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C7F366" w14:textId="2B80967A" w:rsidR="001657F2" w:rsidRDefault="00585F6B" w:rsidP="00585F6B">
      <w:pPr>
        <w:pStyle w:val="afff3"/>
        <w:spacing w:line="240" w:lineRule="auto"/>
        <w:jc w:val="center"/>
      </w:pPr>
      <w:r>
        <w:t>Методическая разработка</w:t>
      </w:r>
    </w:p>
    <w:p w14:paraId="04C3182A" w14:textId="77777777" w:rsidR="00585F6B" w:rsidRDefault="00585F6B" w:rsidP="00585F6B">
      <w:pPr>
        <w:pStyle w:val="afff3"/>
        <w:spacing w:line="240" w:lineRule="auto"/>
        <w:jc w:val="center"/>
      </w:pPr>
      <w:r>
        <w:t xml:space="preserve">«Фортепианно-исполнительское интонирование в практике </w:t>
      </w:r>
    </w:p>
    <w:p w14:paraId="7F198EFF" w14:textId="4B82B336" w:rsidR="00585F6B" w:rsidRDefault="00585F6B" w:rsidP="00585F6B">
      <w:pPr>
        <w:pStyle w:val="afff3"/>
        <w:spacing w:line="240" w:lineRule="auto"/>
        <w:jc w:val="center"/>
      </w:pPr>
      <w:r>
        <w:t>концертмейстера класса скрипки»</w:t>
      </w:r>
    </w:p>
    <w:p w14:paraId="1AD7D9AB" w14:textId="77777777" w:rsidR="00585F6B" w:rsidRDefault="00585F6B" w:rsidP="00585F6B">
      <w:pPr>
        <w:pStyle w:val="afff3"/>
        <w:spacing w:line="240" w:lineRule="auto"/>
        <w:jc w:val="right"/>
      </w:pPr>
    </w:p>
    <w:p w14:paraId="7022020B" w14:textId="2726E97B" w:rsidR="00585F6B" w:rsidRDefault="00585F6B" w:rsidP="00585F6B">
      <w:pPr>
        <w:pStyle w:val="afff3"/>
        <w:spacing w:line="240" w:lineRule="auto"/>
        <w:jc w:val="right"/>
      </w:pPr>
      <w:r>
        <w:t>Поршнева Юлия Валерьевна,</w:t>
      </w:r>
    </w:p>
    <w:p w14:paraId="2A512973" w14:textId="1E79CB61" w:rsidR="00585F6B" w:rsidRDefault="00585F6B" w:rsidP="00585F6B">
      <w:pPr>
        <w:pStyle w:val="afff3"/>
        <w:spacing w:line="240" w:lineRule="auto"/>
        <w:jc w:val="right"/>
      </w:pPr>
      <w:r>
        <w:t>«Новосибирский областной колледж культуры и искусств»</w:t>
      </w:r>
    </w:p>
    <w:p w14:paraId="417C00CF" w14:textId="057BA9B4" w:rsidR="00585F6B" w:rsidRDefault="00585F6B" w:rsidP="00585F6B">
      <w:pPr>
        <w:pStyle w:val="afff3"/>
        <w:spacing w:line="240" w:lineRule="auto"/>
        <w:jc w:val="right"/>
      </w:pPr>
      <w:r>
        <w:t>концертмейстер</w:t>
      </w:r>
    </w:p>
    <w:p w14:paraId="0BC6225F" w14:textId="77777777" w:rsidR="00585F6B" w:rsidRDefault="00585F6B" w:rsidP="00585F6B">
      <w:pPr>
        <w:ind w:firstLine="0"/>
        <w:rPr>
          <w:b/>
          <w:bCs/>
        </w:rPr>
      </w:pPr>
    </w:p>
    <w:p w14:paraId="4DD7CC42" w14:textId="0EACF9AD" w:rsidR="00585F6B" w:rsidRPr="00585F6B" w:rsidRDefault="00585F6B" w:rsidP="00585F6B">
      <w:pPr>
        <w:ind w:firstLine="0"/>
      </w:pPr>
      <w:r>
        <w:rPr>
          <w:b/>
          <w:bCs/>
        </w:rPr>
        <w:t>Введение</w:t>
      </w:r>
    </w:p>
    <w:p w14:paraId="4F35C3B2" w14:textId="0CB7E240" w:rsidR="001B05F2" w:rsidRDefault="00585F6B" w:rsidP="002A748C">
      <w:r>
        <w:t>Концертмейстер – пианист-аккомпаниатор, помогающий солисту или коллективу музыкантов в их основной деятельности. Можно с уверенностью сказать, что это самая распространённая профессия среди пианистов. Участие концертмейстера является неотъемлемой частью учебного процесса струнников, народников, вокалистов, хора, хореографов в ДМШ или ДШИ. Широко распространён ошибочный стереотип – «концертмейстер – это человек на вторых ролях». На самом деле, по поводу второстепенности данной профессии можно спорить. Далеко не всегда концертмейстер играет «под солистом», в большинстве случаев участие в музыкальном ансамбле равноправно, а иногда концертмейстер берёт на себя функцию дирижёра. Зачастую роль концертмейстера сводится не только к игре по нотам, но и к разучиванию партий, созданию образа, интерпретации, контролю над качеством исполнения и т.п. Помимо того, концертмейстер должен быть хорошим педагогом, психологом, организатором.</w:t>
      </w:r>
    </w:p>
    <w:p w14:paraId="056F64CE" w14:textId="79ECE6E4" w:rsidR="00585F6B" w:rsidRDefault="00585F6B" w:rsidP="002A748C">
      <w:r>
        <w:t xml:space="preserve">Обязательные </w:t>
      </w:r>
      <w:r>
        <w:rPr>
          <w:b/>
          <w:bCs/>
        </w:rPr>
        <w:t>требования</w:t>
      </w:r>
      <w:r>
        <w:t xml:space="preserve"> к профессионализму концертмейстера скрипичного класса: наличие музыкальной одарённости, владение навыками игры в ансамбле, артистизм, фантазия, развитые образные слуховые представления, эрудированность в вопросах музыкальных стилей, музыкальной формы, скорость реакции, гибкость, дирижёрское начало, знание основ скрипичного искусства, понимание исполнительской специфики струнных инструментов. Концертмейстер должен, помимо музыкальной чуткости, обладать ясным мышлением, крепкими нервами и хорошей интуицией. Умение транспонировать полезно, но </w:t>
      </w:r>
      <w:r>
        <w:lastRenderedPageBreak/>
        <w:t>не жизненно необходимо, как и в вокальном или духовном классах. Умение импровизировать и подбирать по слуху поможет разнообразить уроки первоклашек. Даже игра гамм может превратиться в удовольствие.</w:t>
      </w:r>
    </w:p>
    <w:p w14:paraId="1062C193" w14:textId="5C4891DD" w:rsidR="00585F6B" w:rsidRDefault="00585F6B" w:rsidP="002A748C">
      <w:r>
        <w:t>Рассмотрим подробнее работу концертмейстера в классе скрипки.</w:t>
      </w:r>
    </w:p>
    <w:p w14:paraId="6710BC80" w14:textId="415415C0" w:rsidR="00585F6B" w:rsidRDefault="00585F6B" w:rsidP="002A748C">
      <w:pPr>
        <w:rPr>
          <w:b/>
          <w:bCs/>
        </w:rPr>
      </w:pPr>
      <w:r>
        <w:t xml:space="preserve">Я бы выделила </w:t>
      </w:r>
      <w:r>
        <w:rPr>
          <w:b/>
          <w:bCs/>
        </w:rPr>
        <w:t xml:space="preserve">четыре основных компонента </w:t>
      </w:r>
      <w:r w:rsidR="00850C80">
        <w:rPr>
          <w:b/>
          <w:bCs/>
        </w:rPr>
        <w:t>в работе концертмейстера:</w:t>
      </w:r>
    </w:p>
    <w:p w14:paraId="51D346E2" w14:textId="1DF6EF30" w:rsidR="00850C80" w:rsidRPr="00850C80" w:rsidRDefault="00850C80" w:rsidP="00850C80">
      <w:pPr>
        <w:pStyle w:val="affff8"/>
        <w:numPr>
          <w:ilvl w:val="0"/>
          <w:numId w:val="43"/>
        </w:numPr>
        <w:rPr>
          <w:b/>
          <w:bCs/>
        </w:rPr>
      </w:pPr>
      <w:r>
        <w:t>Работа концертмейстера с педагогом и учеником (на уроке)</w:t>
      </w:r>
    </w:p>
    <w:p w14:paraId="2542C122" w14:textId="20614469" w:rsidR="00850C80" w:rsidRPr="00850C80" w:rsidRDefault="00850C80" w:rsidP="00850C80">
      <w:pPr>
        <w:pStyle w:val="affff8"/>
        <w:numPr>
          <w:ilvl w:val="0"/>
          <w:numId w:val="43"/>
        </w:numPr>
        <w:rPr>
          <w:b/>
          <w:bCs/>
        </w:rPr>
      </w:pPr>
      <w:r>
        <w:t>Работа концертмейстера с учеником</w:t>
      </w:r>
    </w:p>
    <w:p w14:paraId="4E8A3EE5" w14:textId="28BD2BAB" w:rsidR="00850C80" w:rsidRPr="00850C80" w:rsidRDefault="00850C80" w:rsidP="00850C80">
      <w:pPr>
        <w:pStyle w:val="affff8"/>
        <w:numPr>
          <w:ilvl w:val="0"/>
          <w:numId w:val="43"/>
        </w:numPr>
        <w:rPr>
          <w:b/>
          <w:bCs/>
        </w:rPr>
      </w:pPr>
      <w:r>
        <w:t>Работа концертмейстера с педагогом</w:t>
      </w:r>
    </w:p>
    <w:p w14:paraId="7C40F97D" w14:textId="583CB53A" w:rsidR="00850C80" w:rsidRPr="00850C80" w:rsidRDefault="00850C80" w:rsidP="00850C80">
      <w:pPr>
        <w:pStyle w:val="affff8"/>
        <w:numPr>
          <w:ilvl w:val="0"/>
          <w:numId w:val="43"/>
        </w:numPr>
        <w:rPr>
          <w:b/>
          <w:bCs/>
        </w:rPr>
      </w:pPr>
      <w:r>
        <w:t>Самостоятельная работа концертмейстера</w:t>
      </w:r>
    </w:p>
    <w:p w14:paraId="2C01441E" w14:textId="56FA2855" w:rsidR="00850C80" w:rsidRDefault="00850C80" w:rsidP="00850C80">
      <w:r>
        <w:rPr>
          <w:b/>
          <w:bCs/>
        </w:rPr>
        <w:t>Компонент первый. Педагог – ученик – концертмейстер.</w:t>
      </w:r>
      <w:r>
        <w:t xml:space="preserve"> Педагог выполняет активную функцию, ведёт урок, концертмейстер вникает в творческий замысел коллеги, параллельно выгрываясь в текст, отмечая важнейшие опорные точки композиции. Одна из важнейших составляющих начального этапа освоения произведения для концертмейстера – помочь ребёнку разучить его партию. Поэтому вначале пианисту придётся совмещать подыгрывание партии с собственно партией аккомпанемента. Необходимо помнить, что скрипка – инструмент с нефиксированным интонационным строем, поэтому помощь рояля (по возможности хорошо настроенного) здесь очень велика.</w:t>
      </w:r>
    </w:p>
    <w:p w14:paraId="55EA2EE7" w14:textId="72A7D4DA" w:rsidR="00850C80" w:rsidRDefault="00850C80" w:rsidP="00850C80">
      <w:r>
        <w:t>Необходимо с первых занятий создавать атмосферу взаимного доверия с учащимся. На репетиции к концерту задача концертмейстера совместно с педагогом – отстроить звуковой баланс в том помещении, где состоится мероприятие.</w:t>
      </w:r>
    </w:p>
    <w:p w14:paraId="2B9D95D9" w14:textId="420672B5" w:rsidR="00850C80" w:rsidRDefault="00850C80" w:rsidP="00850C80">
      <w:r>
        <w:t>Педагог и концертмейстер должны грамотно выстраивать цель каждого урока, в зависимости от возраста ребёнка, степени его одарённости, накопленного опыта, необходимо ставить заведомо выполнимые задачи, развивая учащегося планомерно, тем самым программируя на успех.</w:t>
      </w:r>
    </w:p>
    <w:p w14:paraId="0C6B5EF3" w14:textId="68F712D1" w:rsidR="00850C80" w:rsidRDefault="00850C80" w:rsidP="00850C80">
      <w:r>
        <w:rPr>
          <w:b/>
          <w:bCs/>
        </w:rPr>
        <w:t>Компонент второй. Концертмейстер – ученик.</w:t>
      </w:r>
      <w:r>
        <w:t xml:space="preserve"> Иногда концертмейстеру по ряду причин приходится оставаться с учащимся или ансамблем тет-а-тет. Работа пианиста отнюдь не должна сводиться к многократному повторению произведения. Концертмейстер берёт на себя активную, педагогическую, роль в по</w:t>
      </w:r>
      <w:r>
        <w:lastRenderedPageBreak/>
        <w:t>добной ситуации. Вместе с учащимися проучиваем текст, трудные места, находим общие точки соприкосновения, выстраиваем агогику, отождествляем штрихи, выверяем темпы (на более поздних этапах работы). Если это разбор, помогаем выучить партию, делая акцент на ритмическую чёткость и интонационную точность.</w:t>
      </w:r>
    </w:p>
    <w:p w14:paraId="6999C652" w14:textId="4E757ED3" w:rsidR="00850C80" w:rsidRDefault="00850C80" w:rsidP="00850C80">
      <w:r>
        <w:t xml:space="preserve">В течение учебного года приходится работать с детьми разного возраста и уровня подготовки. С учащимися младших классов прослушиваем, стучим ритм, пропеваем голосом, играем пиццикато, затем смычком. С ребятами постарше, </w:t>
      </w:r>
      <w:r w:rsidR="00973885">
        <w:t xml:space="preserve">которые уже накопили достаточный слуховой опыт, можно поработать над стилистикой и осознанным созиданием художественного образа. </w:t>
      </w:r>
    </w:p>
    <w:p w14:paraId="0C8F3308" w14:textId="2B783CA4" w:rsidR="00973885" w:rsidRDefault="00973885" w:rsidP="00850C80">
      <w:r>
        <w:t>В работе с ансамблем также следует учитывать возраст и разноуровневую подготовку. Пианист в силу наличия своих сугубо пианистических знаний не всегда может указать учащемуся на специфические скрипичные ошибки – это работа педагога. Но он вполне в состоянии помочь ученику настроить инструмент в начале занятия, подсказать направление смычка, исправить интонационные и ритмические ошибки, подсказать мелизматику, объяснить её особенности на примере данного произведения, если потребуется, рассказать об эпохе и истории создания данного произведения, дать обзорное представление о композиторе.</w:t>
      </w:r>
    </w:p>
    <w:p w14:paraId="3EBB318D" w14:textId="3E3E38EB" w:rsidR="00973885" w:rsidRDefault="00973885" w:rsidP="00850C80">
      <w:r>
        <w:rPr>
          <w:b/>
          <w:bCs/>
          <w:i/>
          <w:iCs/>
        </w:rPr>
        <w:t>Отработка сценической синхронности действий.</w:t>
      </w:r>
    </w:p>
    <w:p w14:paraId="741A61B7" w14:textId="4EF5C8C0" w:rsidR="00973885" w:rsidRDefault="00973885" w:rsidP="00850C80">
      <w:r>
        <w:t>Ансамбль – это единый организм. Проученная, слаженная игра ансамбля воспринимается слушателем как нечто неразделимое. Мы должны и внешне помочь этой целостности. Хорошо, хотя и не обязательно, если ансамбль (в т.ч. концертмейстер) будет одет в схожую по стилю и цвету одежду.</w:t>
      </w:r>
      <w:r w:rsidR="00EE0279">
        <w:t xml:space="preserve"> Также очень важны выход на сцену и уход, выстроенность, одновременный поклон до и после выступления. Внешние атрибуты производят хорошее впечатление при условии качественного исполнения.</w:t>
      </w:r>
    </w:p>
    <w:p w14:paraId="46235FCA" w14:textId="6B1F6A1F" w:rsidR="00EE0279" w:rsidRDefault="00EE0279" w:rsidP="00850C80">
      <w:r>
        <w:t xml:space="preserve">Отработка совместного начала при отсутствии вступления, как показывает практика, в первые два года обучения – камень преткновения для многих детей. Наша, концертмейстерская, задача: </w:t>
      </w:r>
      <w:r>
        <w:rPr>
          <w:i/>
          <w:iCs/>
        </w:rPr>
        <w:t>давать</w:t>
      </w:r>
      <w:r>
        <w:t xml:space="preserve"> ауфтакт (кивок головы, короткий </w:t>
      </w:r>
      <w:r>
        <w:lastRenderedPageBreak/>
        <w:t xml:space="preserve">вдох, жест, движение корпуса, даже мимика – здесь может работать что угодно, лишь бы ученик понимал вас в буквальном смысле с полувздоха) и </w:t>
      </w:r>
      <w:r>
        <w:rPr>
          <w:i/>
          <w:iCs/>
        </w:rPr>
        <w:t>научить давать</w:t>
      </w:r>
      <w:r>
        <w:t xml:space="preserve"> ауфтакт – коротким лёгким поднятием грифа скрипки. В работе с детским коллективом ориентируемся на первую скрипку – концертмейстера ансамбля. По его знаку все одновременно поднимают инструменты, а концертмейстер кладёт руки на клавиатуру.</w:t>
      </w:r>
    </w:p>
    <w:p w14:paraId="2F37176E" w14:textId="20250D3E" w:rsidR="00EE0279" w:rsidRDefault="00EE0279" w:rsidP="00850C80">
      <w:r>
        <w:t>В процессе индивидуальной работы концертмейстер с ансамблем может проучить отдельно с каждой группой их партию, подыгрывая её на рояле отдельно или вместе с аккомпанементом. Роль концертмейстера в большом коллективе – объединяющая, дирижёрская, на пианисте лежит огромная ответственность за темп, движение, агогику, за образ и общую целостность произведения.</w:t>
      </w:r>
    </w:p>
    <w:p w14:paraId="4879D6C5" w14:textId="1A110F6D" w:rsidR="00EE0279" w:rsidRDefault="00EE0279" w:rsidP="00850C80">
      <w:r>
        <w:rPr>
          <w:b/>
          <w:bCs/>
        </w:rPr>
        <w:t>Компонент третий. Концертмейстер – педагог.</w:t>
      </w:r>
      <w:r>
        <w:t xml:space="preserve"> Педагог с концертмейстером всегда найдут время для совместной работы. Это </w:t>
      </w:r>
      <w:r>
        <w:rPr>
          <w:i/>
          <w:iCs/>
        </w:rPr>
        <w:t>методическая работа</w:t>
      </w:r>
      <w:r>
        <w:t xml:space="preserve"> – совместное создание рабочих, экспериментальных программ, планирование открытых уроков; </w:t>
      </w:r>
      <w:r>
        <w:rPr>
          <w:i/>
          <w:iCs/>
        </w:rPr>
        <w:t>инновационная деятельность</w:t>
      </w:r>
      <w:r>
        <w:t xml:space="preserve"> – поиски нового, актуального репертуара, в том числе издаваемого современными композиторами, создание интересных, ярких переложений и, как следствие, ярких концертных номеров. Совместное чтение с листа найденных композиций, обсуждение и планирование предстоящей концертной деятельности </w:t>
      </w:r>
      <w:r w:rsidR="002C2354">
        <w:t>учащихся. Приветствуется совместная концертная деятельность коллег, участие в профессиональных конкурсах. Это обоюдно обогащает музыкантов, повышает их исполнительский и общекультурный уровень, учит взаимному доверию и создаёт заражающую творческую атмосферу в процессе занятий с детьми.</w:t>
      </w:r>
    </w:p>
    <w:p w14:paraId="1B898A9D" w14:textId="5D4CCF61" w:rsidR="002C2354" w:rsidRDefault="002C2354" w:rsidP="00850C80">
      <w:r>
        <w:rPr>
          <w:b/>
          <w:bCs/>
        </w:rPr>
        <w:t xml:space="preserve">Компонент четвёртый. Концертмейстер. </w:t>
      </w:r>
      <w:r>
        <w:t xml:space="preserve"> Концертмейстер должен постоянно совершенствовать свой исполнительский уровень. Без этого попросту трудно и неинтересно работать.</w:t>
      </w:r>
    </w:p>
    <w:p w14:paraId="66BC9447" w14:textId="46DF17ED" w:rsidR="002C2354" w:rsidRDefault="002C2354" w:rsidP="00850C80">
      <w:r>
        <w:t>«Плохой пианист никогда не сможет стать хорошим аккомпаниатором, впрочем, и не всякий хороший пианист достигнет больших результатов в аккомпанементе, пока не усвоит законы ансамблевых соотношений, не разовьёт в себе чуткость к партнеру»</w:t>
      </w:r>
      <w:r w:rsidRPr="002C2354">
        <w:t xml:space="preserve"> </w:t>
      </w:r>
      <w:r>
        <w:t>(</w:t>
      </w:r>
      <w:r>
        <w:rPr>
          <w:lang w:val="en-US"/>
        </w:rPr>
        <w:t>reffine</w:t>
      </w:r>
      <w:r w:rsidRPr="002C2354">
        <w:t>.</w:t>
      </w:r>
      <w:r>
        <w:rPr>
          <w:lang w:val="en-US"/>
        </w:rPr>
        <w:t>com</w:t>
      </w:r>
      <w:r w:rsidRPr="002C2354">
        <w:t>)</w:t>
      </w:r>
      <w:r>
        <w:t xml:space="preserve">. Концертмейстер – это не солист, который </w:t>
      </w:r>
      <w:r>
        <w:lastRenderedPageBreak/>
        <w:t>может умело и без запинки исполнить сольную программу, на нём груз ответственности – начинающий музыкант, требующий повышенного внимания, помощи, мощной эмоциональной поддержки, ведения за собой. Поэтому самостоятельные занятие пианиста за инструментом, будь то проучивание концертного репертуара скрипачей, чтение с листа или работа над собственной сольной программой, чрезвычайно важны. Чтобы оставаться в форме, необходимо продолжать работать над техникой, прикосновением, искусством построения музыкальной фразы. Оставаясь один, пианист ищет образ, придумывает исполнительский план, оттачивает детали, выгрывается в текст, пропевая партию солиста или партии ансамбля поочерёдно. Репертуар в скрипичном классе достаточно объёмен и разнообразен, поэтому часто концертмейстеру приходится играть какие-то произведения только на уроке, много читать с листа. Всё это будет делаться легко и с ходу, при условии регулярных самостоятельных занятий.</w:t>
      </w:r>
    </w:p>
    <w:p w14:paraId="6C65F7C8" w14:textId="7F00926A" w:rsidR="002C2354" w:rsidRDefault="002C2354" w:rsidP="002C2354">
      <w:r>
        <w:t xml:space="preserve">Что может сделать концертмейстер в рамках своей </w:t>
      </w:r>
      <w:r>
        <w:rPr>
          <w:b/>
          <w:bCs/>
        </w:rPr>
        <w:t>методической работы</w:t>
      </w:r>
      <w:r>
        <w:t xml:space="preserve">? Это постоянный самоанализ, слуховой контроль, запись собственных выступлений на аудио и видеоносители, чтение специальной литературы, знакомство с опытом коллег – лично и при помощи Интернет-ресурсов, обобщение и распространение собственного опыта. Посещение концертов, слушание музыки в исполнении различных инструментов, вокала. Хорошо воспитывает музыкальное ухо слушание симфонического оркестра. Создание собственных аранжировок, переложений формирует интерес учащихся к </w:t>
      </w:r>
      <w:r w:rsidR="003359C3">
        <w:t>музицированию, концертной деятельности, а концертмейстера стимулирует к неустанной творческой работе и желанию анализировать свою деятельность.</w:t>
      </w:r>
    </w:p>
    <w:p w14:paraId="53FDE6A4" w14:textId="555FC83A" w:rsidR="003359C3" w:rsidRDefault="003359C3" w:rsidP="002C2354">
      <w:r>
        <w:rPr>
          <w:b/>
          <w:bCs/>
        </w:rPr>
        <w:t>Этапы работы концертмейстера</w:t>
      </w:r>
      <w:r>
        <w:t xml:space="preserve"> над произведением:</w:t>
      </w:r>
    </w:p>
    <w:p w14:paraId="569133CF" w14:textId="6914C5E5" w:rsidR="003359C3" w:rsidRDefault="003359C3" w:rsidP="003359C3">
      <w:pPr>
        <w:pStyle w:val="affff8"/>
        <w:numPr>
          <w:ilvl w:val="0"/>
          <w:numId w:val="44"/>
        </w:numPr>
      </w:pPr>
      <w:r>
        <w:t>Чтение с листа. Эскизное проигрывание.</w:t>
      </w:r>
    </w:p>
    <w:p w14:paraId="5CF8C89E" w14:textId="62A18DC6" w:rsidR="003359C3" w:rsidRDefault="003359C3" w:rsidP="003359C3">
      <w:pPr>
        <w:pStyle w:val="affff8"/>
        <w:numPr>
          <w:ilvl w:val="0"/>
          <w:numId w:val="44"/>
        </w:numPr>
      </w:pPr>
      <w:r>
        <w:t>Прослушивание аудиозаписи (самостоятельно и совместно с солистом или участниками ансамбля и педагогом).</w:t>
      </w:r>
    </w:p>
    <w:p w14:paraId="6AC8C1D7" w14:textId="72EB8272" w:rsidR="003359C3" w:rsidRDefault="003359C3" w:rsidP="003359C3">
      <w:pPr>
        <w:pStyle w:val="affff8"/>
        <w:numPr>
          <w:ilvl w:val="0"/>
          <w:numId w:val="44"/>
        </w:numPr>
      </w:pPr>
      <w:r>
        <w:t>Репетиция с солистом (ансамблем).</w:t>
      </w:r>
    </w:p>
    <w:p w14:paraId="4FF8499F" w14:textId="43D9D992" w:rsidR="003359C3" w:rsidRDefault="003359C3" w:rsidP="003359C3">
      <w:pPr>
        <w:pStyle w:val="affff8"/>
        <w:numPr>
          <w:ilvl w:val="0"/>
          <w:numId w:val="44"/>
        </w:numPr>
      </w:pPr>
      <w:r>
        <w:t>Подготовка к концертному выступлению.</w:t>
      </w:r>
    </w:p>
    <w:p w14:paraId="177C8072" w14:textId="1EA86ACE" w:rsidR="003359C3" w:rsidRDefault="003359C3" w:rsidP="003359C3">
      <w:r>
        <w:t>Позволю себе прокомментировать эти этапы работы.</w:t>
      </w:r>
    </w:p>
    <w:p w14:paraId="26DA86F6" w14:textId="5C4A9D8D" w:rsidR="003359C3" w:rsidRDefault="003359C3" w:rsidP="003359C3">
      <w:r>
        <w:rPr>
          <w:b/>
          <w:bCs/>
        </w:rPr>
        <w:lastRenderedPageBreak/>
        <w:t>1)</w:t>
      </w:r>
      <w:r>
        <w:t xml:space="preserve"> При первом чтении с листа вместе с солистом или ансамблем (чаще всего первый раз пьесу ученику играет сам педагог) необходимо выявить и постараться передать образно-эмоциональную фабулу пьесы. Уже вступление (при наличии) – это характер, задаваемый солисту или ансамблю. Причём вовсе не обязательно пытаться сыграть всю фактуру до последней ноты. Что-то можно опустить, какие-то октавные удвоения, украшения, сократить количество нот в аккордах. Но обязательно сохранить ритмический рисунок и линию баса как гармоническую основу. Темп как важная составляющая часть образа желателен близкий к оригинальному или планируемому на завершающем этапе работы. Смотреть нужно на несколько тактов вперёд, мысленно проигрывая партию солиста или хотя бы ведущую партию ансамбля, обращая внимание на изменение тональности, темпа, размера, штрихи свои и солиста, динамику. Читать с листа аккомпанемент сложнее, чем читать соло. Нужно охватывать все строчки партитуры, одновременно стараясь воспроизвести необходимые штрихи и быть готовым в любой момент подыграть партию солиста или одну из партий ансамбля.</w:t>
      </w:r>
    </w:p>
    <w:p w14:paraId="358B032A" w14:textId="52140A45" w:rsidR="003359C3" w:rsidRDefault="003359C3" w:rsidP="003359C3">
      <w:r>
        <w:rPr>
          <w:b/>
          <w:bCs/>
        </w:rPr>
        <w:t>2)</w:t>
      </w:r>
      <w:r>
        <w:t xml:space="preserve"> Прослушивание аудио или видеозаписи изучаемого музыкального материала. Важный этап, свидетельствующий о профессиональном подходе к данной музыке. Может быть осуществимо на классном часе. В </w:t>
      </w:r>
      <w:r>
        <w:rPr>
          <w:lang w:val="en-US"/>
        </w:rPr>
        <w:t>XXI</w:t>
      </w:r>
      <w:r>
        <w:t xml:space="preserve"> веке возможности Интернета велики, педагог или концертмейстер подбирают музыкальный материал для прослушивания, лучше, если это будут разные исполнения. Внимательно слушаем с нотами, затем обсуждаем. Концертмейстер попутно отмечает для себя варианты трактовки, создавая основу для будущей интерпретации.</w:t>
      </w:r>
    </w:p>
    <w:p w14:paraId="65DADE38" w14:textId="3E05EDA7" w:rsidR="003359C3" w:rsidRDefault="003359C3" w:rsidP="003359C3">
      <w:r>
        <w:rPr>
          <w:b/>
          <w:bCs/>
        </w:rPr>
        <w:t>3)</w:t>
      </w:r>
      <w:r>
        <w:t xml:space="preserve"> Рутинная работа, уроки, репетиции при правильно организованной последовательности действий вскоре принесут свои плоды. Произведение будет выучено </w:t>
      </w:r>
      <w:r w:rsidR="0095068D">
        <w:t>и с блеском исполнено на академе, концерте, школьном вечере или конкурсе. Задача концертмейстера на этапе выучивания: набраться терпения, не торопить учащегося, проучивать его партию вместе с ним, подсказывать, вместе выстраивать фразу, динамический план. Осуществлять дифференцированный (личностно-ориентированный) подход – в одном классе встречаются уче</w:t>
      </w:r>
      <w:r w:rsidR="0095068D">
        <w:lastRenderedPageBreak/>
        <w:t>ники различной степени одаренности – что-то подыгрывать, что-то нет, при необходимости адаптировать нотный текст аккомпанемента: например, для менее подвинутых учащихся в аккордовом сопровождении верхние ноты аккордов совместить с партией солиста для того, чтобы партия смело опиралась на подставленную для неё основу. Также на начальных этапах можно осуществлять равномерное ритмическое заполнение, если в аккомпанементе длинные ноты. Разнообразие скрипичных штрихов требует различного сопровождения, основанного на подражании. Необходимо помнить, что скрипичные аккорды при исполнении делятся пополам, соответствующие аккорды пианиста должны приходиться на верхние звуки.</w:t>
      </w:r>
    </w:p>
    <w:p w14:paraId="047AFA09" w14:textId="3D208345" w:rsidR="0095068D" w:rsidRDefault="0095068D" w:rsidP="003359C3">
      <w:r>
        <w:t xml:space="preserve">Природа звука фортепиано и природа звука скрипки диаметрально противоположны. Рояль имеет ударное начало звука и его последующее неизбежное затухание. Сравните: скрипка имеет мягкую атаку и естественное певучее продолжение, длительную протяжённость звучания. В разных регистрах звучания скрипки ей требуется разная по интенсивности и окраске поддержка. Мы всё время учимся у скрипачей их длинному звуку, великолепному </w:t>
      </w:r>
      <w:r>
        <w:rPr>
          <w:lang w:val="en-US"/>
        </w:rPr>
        <w:t>legatissimo</w:t>
      </w:r>
      <w:r>
        <w:t>, они должны воспринять от нас точность звуковой атаки, определённость штриха.</w:t>
      </w:r>
    </w:p>
    <w:p w14:paraId="2358BBB2" w14:textId="38A3F087" w:rsidR="0061761A" w:rsidRDefault="0061761A" w:rsidP="003359C3">
      <w:r>
        <w:rPr>
          <w:b/>
          <w:bCs/>
        </w:rPr>
        <w:t>4)</w:t>
      </w:r>
      <w:r>
        <w:t xml:space="preserve"> При подготовке к ответственному выступлению особенно важно находиться на одной психо-эмоциональной волне с учащимся. Общие цели (например, получение места в конкурсе) объединяют. Можно записывать свои исполнения на видео и совместно их анализировать. Большое количество совместных выступлений рождает у учащегося уверенность в своих силах, доверие к концертмейстеру, уменьшается боязнь сцены. Перед пианистом подчас стоят сложнейшие художественные и эмоционально-образные задачи, но вместе с тем играть нужно так, чтобы не создавались «ножницы», чтобы не было слышно сочетания «мастер и дилетант», соизмеряя свой профессионализм со скромными возможностями юных скрипачей, создавая общую, единую концепцию произведения.</w:t>
      </w:r>
    </w:p>
    <w:p w14:paraId="044F4E2D" w14:textId="7176D3BC" w:rsidR="0061761A" w:rsidRDefault="0061761A" w:rsidP="003359C3"/>
    <w:p w14:paraId="76A5C6C2" w14:textId="693C00B9" w:rsidR="0061761A" w:rsidRDefault="0061761A" w:rsidP="003359C3">
      <w:r>
        <w:lastRenderedPageBreak/>
        <w:t>«Концертмейстер занимает особое, промежуточное, положение в ДМШ, ДШИ – это исполнитель и педагог. Невозможно нивелировать его педагогические функции. Работа концертмейстера школы, в связи с возрастными особенностями детского исполнения, отличается рядом дополнительных сложностей и особой ответственностью» (</w:t>
      </w:r>
      <w:r>
        <w:rPr>
          <w:lang w:val="en-US"/>
        </w:rPr>
        <w:t>refine</w:t>
      </w:r>
      <w:r w:rsidRPr="0061761A">
        <w:t>.</w:t>
      </w:r>
      <w:r>
        <w:rPr>
          <w:lang w:val="en-US"/>
        </w:rPr>
        <w:t>com</w:t>
      </w:r>
      <w:r w:rsidRPr="0061761A">
        <w:t>)</w:t>
      </w:r>
      <w:r>
        <w:t>. Концертмейстер ведёт за собой, обеспечивая темповую стабильность, подхват, при потерях желательно восстановить ансамбль, не останавливая движения, останавливаться и поправляться недопустимо. Концертмейстер должен быстро и умело ориентироваться в нотном тексте. Досада за промахи не должна быть отражена в жестах и мимике. Педагогическая сторона концертмейстерской работы – развитие художественного вкуса, роль в воспитании творческой индивидуальности, роль в формировании исполнительских навыков, навыка ансамблевой игры, при условии знания концертмейстером основ специфического скрипичного исполнительства, обладания педагогическим чутьём, тактичностью.</w:t>
      </w:r>
    </w:p>
    <w:p w14:paraId="3DF49BF7" w14:textId="6C1015A4" w:rsidR="00494BAD" w:rsidRDefault="00494BAD" w:rsidP="00494BAD">
      <w:pPr>
        <w:ind w:firstLine="0"/>
      </w:pPr>
    </w:p>
    <w:p w14:paraId="401B1649" w14:textId="4D48C9E5" w:rsidR="00494BAD" w:rsidRDefault="00494BAD" w:rsidP="00494BAD">
      <w:pPr>
        <w:ind w:firstLine="0"/>
        <w:rPr>
          <w:b/>
          <w:bCs/>
        </w:rPr>
      </w:pPr>
      <w:r>
        <w:rPr>
          <w:b/>
          <w:bCs/>
        </w:rPr>
        <w:t>О профессиональной интуиции.</w:t>
      </w:r>
    </w:p>
    <w:p w14:paraId="7C763CC4" w14:textId="789AC6E3" w:rsidR="00494BAD" w:rsidRDefault="00494BAD" w:rsidP="00CD358E">
      <w:r>
        <w:t>Сложное и неоднозначное понятие. Концертмейстерская интуиция – способность предсказывать дальнейший ход музыки (при читке с листа), предугадывать намерения учащегося-солиста, помогать выкручиваться из сложных (с потерей текста) ситуаций на сцене, ощущение совместного «кривого поля», Опытный концертмейстер всегда безошибочно знает, с какого места начнёт учащийся после остановки. Разумеется, проще работать с тем учащимся, которого знаешь не первый год. С ним создаётся единое психоэмоциональное поле. И этот термин вовсе не из области экстрасенсорики и эзотерики. Интуиция, помогающая создать из разрозненных инструменталистов единый организм исполнителя, – это результат многолетней наработки специфических знаний и умений. Это практика читки, транспорта, подбора, импровизации, композиции, теории, гармонии. Концертмейстер обязан не бояться за себя и должен быть спокоен за солиста или ансамбль. А посему необходимо быть уверенным в тек</w:t>
      </w:r>
      <w:r>
        <w:lastRenderedPageBreak/>
        <w:t>сте, знать назубок партитуру, быть готовым к любому повороту событий, обладать огромной выдержкой.</w:t>
      </w:r>
    </w:p>
    <w:p w14:paraId="319D64DE" w14:textId="6325DE87" w:rsidR="006900D5" w:rsidRDefault="00494BAD" w:rsidP="00494BAD">
      <w:pPr>
        <w:ind w:firstLine="0"/>
      </w:pPr>
      <w:r>
        <w:rPr>
          <w:b/>
          <w:bCs/>
        </w:rPr>
        <w:t xml:space="preserve">Здоровьесберегающие технологии </w:t>
      </w:r>
      <w:r>
        <w:t>для концертмейстера. Модное словосочетание, применимое, в основном, к учащимся.</w:t>
      </w:r>
    </w:p>
    <w:p w14:paraId="3ED6D75B" w14:textId="0AC540F3" w:rsidR="00494BAD" w:rsidRDefault="00494BAD" w:rsidP="00CD358E">
      <w:r>
        <w:t>К сожалению, как правило, концертмейстер сидит всю смену в одном положении, с шеей, повёрнутой вправо, на солиста, ухитряясь одновременно читать нотный текст. Нет нужды пояснять, что результаты со временем негативно сказываются на здоровье.</w:t>
      </w:r>
    </w:p>
    <w:p w14:paraId="4C595057" w14:textId="0A72DCC4" w:rsidR="00494BAD" w:rsidRPr="00494BAD" w:rsidRDefault="00494BAD" w:rsidP="00CD358E">
      <w:r>
        <w:t>Тем не менее, эргономичное рабочее место может помочь обеспечить комфорт, и, как следствие, более высокую трудоспособность. Удобство заключается в том, чтобы смотреть на солиста, не поворачивая головы. Здесь может помочь зеркало, установленное на инструменте. Некоторые концертмейстеры видят отражение ученика в полировке пианино. Большое преимущество имеют классе, в которых установлен рояль, тогда концертмейстер может смотреть вперёд, прямо на учащегося.</w:t>
      </w:r>
    </w:p>
    <w:p w14:paraId="7FEAEB04" w14:textId="17E4FB00" w:rsidR="006D4087" w:rsidRDefault="00CD358E" w:rsidP="00CD358E">
      <w:pPr>
        <w:pStyle w:val="1"/>
        <w:numPr>
          <w:ilvl w:val="0"/>
          <w:numId w:val="0"/>
        </w:numPr>
        <w:ind w:firstLine="284"/>
        <w:rPr>
          <w:b w:val="0"/>
          <w:bCs w:val="0"/>
        </w:rPr>
      </w:pPr>
      <w:r>
        <w:rPr>
          <w:b w:val="0"/>
          <w:bCs w:val="0"/>
        </w:rPr>
        <w:t>Немаловажную роль в обеспечении комфорта играют хорошо распечатанные и удобно разрезанные и склеенные ноты, не требующие переворотов, или требующие минимального их количества. Желательно не в бликующих полиэтиленовых файлах. Стул должен быть хорошо отрегулирован по высоте.</w:t>
      </w:r>
    </w:p>
    <w:p w14:paraId="467DDE21" w14:textId="2F98DFCA" w:rsidR="00CD358E" w:rsidRDefault="00CD358E" w:rsidP="00CD358E">
      <w:pPr>
        <w:rPr>
          <w:lang w:eastAsia="ru-RU"/>
        </w:rPr>
      </w:pPr>
      <w:r>
        <w:rPr>
          <w:lang w:eastAsia="ru-RU"/>
        </w:rPr>
        <w:t>Освещение должно быть достаточно ярким для чтения мелкого нотного текста, но не слепящим. Обязательно соблюдать перемены, хотя бы каждые два урока выходить из класса, делать гимнастику.</w:t>
      </w:r>
    </w:p>
    <w:p w14:paraId="16CE0441" w14:textId="7885EA1B" w:rsidR="00CD358E" w:rsidRDefault="00CD358E" w:rsidP="00CD358E">
      <w:pPr>
        <w:rPr>
          <w:lang w:eastAsia="ru-RU"/>
        </w:rPr>
      </w:pPr>
    </w:p>
    <w:p w14:paraId="44730C5D" w14:textId="48BA0C40" w:rsidR="00CD358E" w:rsidRDefault="00CD358E" w:rsidP="00CD358E">
      <w:pPr>
        <w:rPr>
          <w:lang w:eastAsia="ru-RU"/>
        </w:rPr>
      </w:pPr>
      <w:r>
        <w:rPr>
          <w:lang w:eastAsia="ru-RU"/>
        </w:rPr>
        <w:t>Концертмейстер в классе скрипки и скрипичного ансамбля в современных условиях – важная составляющая процесса реализации личностно-ориентированной модели обучения и системного подхода к формированию базовых основ скрипичного исполнительства. Он играет большую роль в приобщении учащихся ДМШ, ДШИ к академической музыке – вплоть до профессио</w:t>
      </w:r>
      <w:r>
        <w:rPr>
          <w:lang w:eastAsia="ru-RU"/>
        </w:rPr>
        <w:lastRenderedPageBreak/>
        <w:t>нализации, музицирования, творческого поиска, причём, как в художественном, так и в технологическом плане.</w:t>
      </w:r>
    </w:p>
    <w:p w14:paraId="2474DD47" w14:textId="3259A118" w:rsidR="00CD358E" w:rsidRDefault="00CD358E" w:rsidP="00CD358E">
      <w:pPr>
        <w:rPr>
          <w:lang w:eastAsia="ru-RU"/>
        </w:rPr>
      </w:pPr>
    </w:p>
    <w:p w14:paraId="3385E751" w14:textId="0DF99236" w:rsidR="00CD358E" w:rsidRDefault="00CD358E" w:rsidP="00CD358E">
      <w:pPr>
        <w:jc w:val="center"/>
        <w:rPr>
          <w:b/>
          <w:bCs/>
          <w:lang w:eastAsia="ru-RU"/>
        </w:rPr>
      </w:pPr>
      <w:r>
        <w:rPr>
          <w:b/>
          <w:bCs/>
          <w:lang w:eastAsia="ru-RU"/>
        </w:rPr>
        <w:t>Список использованной литературы</w:t>
      </w:r>
    </w:p>
    <w:p w14:paraId="3A6ACBA7" w14:textId="200CD18A" w:rsidR="00CD358E" w:rsidRPr="00CD358E" w:rsidRDefault="00CD358E" w:rsidP="00CD358E">
      <w:pPr>
        <w:pStyle w:val="affff8"/>
        <w:numPr>
          <w:ilvl w:val="0"/>
          <w:numId w:val="45"/>
        </w:numPr>
        <w:rPr>
          <w:b/>
          <w:bCs/>
          <w:lang w:eastAsia="ru-RU"/>
        </w:rPr>
      </w:pPr>
      <w:r>
        <w:rPr>
          <w:lang w:eastAsia="ru-RU"/>
        </w:rPr>
        <w:t>Григорьев А.Ф. Формирование концертмейстерского мастерства учителя музыки в системе непрерывного педагогического образования. / Диссертация на соискание учёной степени кандидата педагогических наук. Краснодар: Ставропольский государственный педагогический институт, 2004</w:t>
      </w:r>
    </w:p>
    <w:p w14:paraId="26CF62B1" w14:textId="3ABD4C23" w:rsidR="00CD358E" w:rsidRPr="00CD358E" w:rsidRDefault="00CD358E" w:rsidP="00CD358E">
      <w:pPr>
        <w:pStyle w:val="affff8"/>
        <w:numPr>
          <w:ilvl w:val="0"/>
          <w:numId w:val="45"/>
        </w:numPr>
        <w:rPr>
          <w:b/>
          <w:bCs/>
          <w:lang w:eastAsia="ru-RU"/>
        </w:rPr>
      </w:pPr>
      <w:r>
        <w:rPr>
          <w:lang w:eastAsia="ru-RU"/>
        </w:rPr>
        <w:t>Островская Е.А. Концертмейстерское искусство: педагогика, исполнительство и психология // Фундаментальные исследования. – 2009 .– №1</w:t>
      </w:r>
    </w:p>
    <w:p w14:paraId="0B1E9D08" w14:textId="65BA5233" w:rsidR="00CD358E" w:rsidRPr="00CD358E" w:rsidRDefault="00CD358E" w:rsidP="00CD358E">
      <w:pPr>
        <w:pStyle w:val="affff8"/>
        <w:numPr>
          <w:ilvl w:val="0"/>
          <w:numId w:val="45"/>
        </w:numPr>
        <w:rPr>
          <w:b/>
          <w:bCs/>
          <w:lang w:eastAsia="ru-RU"/>
        </w:rPr>
      </w:pPr>
      <w:r>
        <w:rPr>
          <w:lang w:eastAsia="ru-RU"/>
        </w:rPr>
        <w:t>Чулаки М.И. Струнные смычковые инструменты</w:t>
      </w:r>
    </w:p>
    <w:sectPr w:rsidR="00CD358E" w:rsidRPr="00CD358E" w:rsidSect="006128EF">
      <w:pgSz w:w="11906" w:h="16838" w:code="9"/>
      <w:pgMar w:top="1134" w:right="851" w:bottom="1304" w:left="1418" w:header="709" w:footer="737" w:gutter="0"/>
      <w:pgNumType w:start="2"/>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B75F8B" w14:textId="77777777" w:rsidR="00FD48B1" w:rsidRDefault="00FD48B1" w:rsidP="00EC5B25">
      <w:r>
        <w:separator/>
      </w:r>
    </w:p>
  </w:endnote>
  <w:endnote w:type="continuationSeparator" w:id="0">
    <w:p w14:paraId="1B3262D2" w14:textId="77777777" w:rsidR="00FD48B1" w:rsidRDefault="00FD48B1" w:rsidP="00EC5B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embedRegular r:id="rId1" w:fontKey="{B4FEAE7F-042D-439C-A6E7-804DA6EE7819}"/>
  </w:font>
  <w:font w:name="Times New Roman">
    <w:panose1 w:val="02020603050405020304"/>
    <w:charset w:val="CC"/>
    <w:family w:val="roman"/>
    <w:pitch w:val="variable"/>
    <w:sig w:usb0="E0002EFF" w:usb1="C000785B" w:usb2="00000009" w:usb3="00000000" w:csb0="000001FF" w:csb1="00000000"/>
    <w:embedRegular r:id="rId2" w:fontKey="{4D09A85C-7A1F-4156-BE56-FDDC2EE743C8}"/>
    <w:embedBold r:id="rId3" w:fontKey="{C321E663-F573-4577-8E6A-C6CA16727048}"/>
    <w:embedItalic r:id="rId4" w:fontKey="{983E3863-AFE9-4CD8-96E6-4ACF7D198838}"/>
    <w:embedBoldItalic r:id="rId5" w:fontKey="{1524AADC-D716-4918-8AFC-C9E79648FBE8}"/>
  </w:font>
  <w:font w:name="Wingdings">
    <w:panose1 w:val="05000000000000000000"/>
    <w:charset w:val="02"/>
    <w:family w:val="auto"/>
    <w:pitch w:val="variable"/>
    <w:sig w:usb0="00000000" w:usb1="10000000" w:usb2="00000000" w:usb3="00000000" w:csb0="80000000" w:csb1="00000000"/>
    <w:embedRegular r:id="rId6" w:fontKey="{F348B8CE-741F-43EF-81D1-67F26717C087}"/>
  </w:font>
  <w:font w:name="Courier New">
    <w:panose1 w:val="02070309020205020404"/>
    <w:charset w:val="CC"/>
    <w:family w:val="modern"/>
    <w:pitch w:val="fixed"/>
    <w:sig w:usb0="E0002EFF" w:usb1="C0007843" w:usb2="00000009" w:usb3="00000000" w:csb0="000001FF" w:csb1="00000000"/>
    <w:embedRegular r:id="rId7" w:fontKey="{3E2EFB5D-9769-4A6A-94A6-031BF3AA114D}"/>
  </w:font>
  <w:font w:name="Calibri">
    <w:panose1 w:val="020F0502020204030204"/>
    <w:charset w:val="CC"/>
    <w:family w:val="swiss"/>
    <w:pitch w:val="variable"/>
    <w:sig w:usb0="E4002EFF" w:usb1="C000247B" w:usb2="00000009" w:usb3="00000000" w:csb0="000001FF" w:csb1="00000000"/>
    <w:embedRegular r:id="rId8" w:fontKey="{3C89CC93-7013-4117-83C4-3760579B5F54}"/>
    <w:embedBold r:id="rId9" w:fontKey="{32DBB7E1-DC1C-4EF3-9A05-E009967F9F41}"/>
    <w:embedItalic r:id="rId10" w:fontKey="{35A66DF6-8101-4DC4-A04E-A15A72C37C8D}"/>
    <w:embedBoldItalic r:id="rId11" w:fontKey="{94B19CBA-44F4-4386-A724-47ACB3A34163}"/>
  </w:font>
  <w:font w:name="Segoe Script">
    <w:panose1 w:val="030B0504020000000003"/>
    <w:charset w:val="CC"/>
    <w:family w:val="script"/>
    <w:pitch w:val="variable"/>
    <w:sig w:usb0="0000028F" w:usb1="00000000" w:usb2="00000000" w:usb3="00000000" w:csb0="0000009F" w:csb1="00000000"/>
    <w:embedRegular r:id="rId12" w:fontKey="{1BAF437C-18CC-49FA-ADAF-F619860803FD}"/>
  </w:font>
  <w:font w:name="Tahoma">
    <w:panose1 w:val="020B0604030504040204"/>
    <w:charset w:val="CC"/>
    <w:family w:val="swiss"/>
    <w:pitch w:val="variable"/>
    <w:sig w:usb0="E1002EFF" w:usb1="C000605B" w:usb2="00000029" w:usb3="00000000" w:csb0="000101FF" w:csb1="00000000"/>
    <w:embedRegular r:id="rId13" w:fontKey="{D96EE1BD-FD23-4635-BF7B-A07792D46F5F}"/>
  </w:font>
  <w:font w:name="Cambria">
    <w:panose1 w:val="02040503050406030204"/>
    <w:charset w:val="CC"/>
    <w:family w:val="roman"/>
    <w:pitch w:val="variable"/>
    <w:sig w:usb0="E00006FF" w:usb1="420024FF" w:usb2="02000000" w:usb3="00000000" w:csb0="0000019F" w:csb1="00000000"/>
    <w:embedRegular r:id="rId14" w:fontKey="{60D50726-9E9F-4F24-AD83-F2E3E50FFC0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02C7A2" w14:textId="77777777" w:rsidR="00FD48B1" w:rsidRDefault="00FD48B1" w:rsidP="00EC5B25">
      <w:r>
        <w:separator/>
      </w:r>
    </w:p>
  </w:footnote>
  <w:footnote w:type="continuationSeparator" w:id="0">
    <w:p w14:paraId="2E56FF2E" w14:textId="77777777" w:rsidR="00FD48B1" w:rsidRDefault="00FD48B1" w:rsidP="00EC5B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000CD3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84A356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454EDC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66C2D0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41A74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F8E907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322175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34E2B3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E211B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A5EC6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25E51DE"/>
    <w:multiLevelType w:val="hybridMultilevel"/>
    <w:tmpl w:val="85C0AC82"/>
    <w:lvl w:ilvl="0" w:tplc="9A1483CA">
      <w:start w:val="1"/>
      <w:numFmt w:val="decimal"/>
      <w:lvlText w:val="%1)"/>
      <w:lvlJc w:val="left"/>
      <w:pPr>
        <w:ind w:left="1004" w:hanging="360"/>
      </w:pPr>
      <w:rPr>
        <w:b/>
        <w:bCs/>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1" w15:restartNumberingAfterBreak="0">
    <w:nsid w:val="21945CB9"/>
    <w:multiLevelType w:val="hybridMultilevel"/>
    <w:tmpl w:val="BB948B5E"/>
    <w:lvl w:ilvl="0" w:tplc="2DB84846">
      <w:start w:val="1"/>
      <w:numFmt w:val="decimal"/>
      <w:pStyle w:val="a"/>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15:restartNumberingAfterBreak="0">
    <w:nsid w:val="279078F3"/>
    <w:multiLevelType w:val="hybridMultilevel"/>
    <w:tmpl w:val="BAACF370"/>
    <w:lvl w:ilvl="0" w:tplc="04190005">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3" w15:restartNumberingAfterBreak="0">
    <w:nsid w:val="40E85552"/>
    <w:multiLevelType w:val="hybridMultilevel"/>
    <w:tmpl w:val="FF82C41C"/>
    <w:lvl w:ilvl="0" w:tplc="04190011">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4" w15:restartNumberingAfterBreak="0">
    <w:nsid w:val="50ED6AF1"/>
    <w:multiLevelType w:val="hybridMultilevel"/>
    <w:tmpl w:val="F738DBE6"/>
    <w:lvl w:ilvl="0" w:tplc="63F40D90">
      <w:start w:val="1"/>
      <w:numFmt w:val="decimal"/>
      <w:pStyle w:val="a0"/>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12E092E"/>
    <w:multiLevelType w:val="multilevel"/>
    <w:tmpl w:val="96E8A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7CD1029"/>
    <w:multiLevelType w:val="hybridMultilevel"/>
    <w:tmpl w:val="5A748D5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5EE94A7B"/>
    <w:multiLevelType w:val="multilevel"/>
    <w:tmpl w:val="8516241A"/>
    <w:lvl w:ilvl="0">
      <w:start w:val="1"/>
      <w:numFmt w:val="decimal"/>
      <w:pStyle w:val="1"/>
      <w:suff w:val="space"/>
      <w:lvlText w:val="%1."/>
      <w:lvlJc w:val="left"/>
      <w:pPr>
        <w:ind w:left="360" w:hanging="360"/>
      </w:pPr>
      <w:rPr>
        <w:rFonts w:hint="default"/>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pStyle w:val="2"/>
      <w:suff w:val="space"/>
      <w:lvlText w:val="%1.%2."/>
      <w:lvlJc w:val="left"/>
      <w:pPr>
        <w:ind w:left="0" w:firstLine="0"/>
      </w:pPr>
      <w:rPr>
        <w:rFonts w:hint="default"/>
      </w:rPr>
    </w:lvl>
    <w:lvl w:ilvl="2">
      <w:start w:val="1"/>
      <w:numFmt w:val="decimal"/>
      <w:pStyle w:val="3"/>
      <w:suff w:val="space"/>
      <w:lvlText w:val="%1.%2.%3."/>
      <w:lvlJc w:val="left"/>
      <w:pPr>
        <w:ind w:left="0" w:firstLine="0"/>
      </w:pPr>
      <w:rPr>
        <w:rFonts w:hint="default"/>
      </w:rPr>
    </w:lvl>
    <w:lvl w:ilvl="3">
      <w:start w:val="1"/>
      <w:numFmt w:val="decimal"/>
      <w:pStyle w:val="4"/>
      <w:suff w:val="space"/>
      <w:lvlText w:val="%1.%2.%3.%4."/>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746A4B8B"/>
    <w:multiLevelType w:val="hybridMultilevel"/>
    <w:tmpl w:val="A1E08CCE"/>
    <w:lvl w:ilvl="0" w:tplc="C36691EE">
      <w:start w:val="1"/>
      <w:numFmt w:val="decimal"/>
      <w:pStyle w:val="a1"/>
      <w:lvlText w:val="Приложение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790E6BF0"/>
    <w:multiLevelType w:val="hybridMultilevel"/>
    <w:tmpl w:val="52FCF09E"/>
    <w:lvl w:ilvl="0" w:tplc="04190003">
      <w:start w:val="1"/>
      <w:numFmt w:val="bullet"/>
      <w:lvlText w:val="o"/>
      <w:lvlJc w:val="left"/>
      <w:pPr>
        <w:ind w:left="1004" w:hanging="360"/>
      </w:pPr>
      <w:rPr>
        <w:rFonts w:ascii="Courier New" w:hAnsi="Courier New" w:cs="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0" w15:restartNumberingAfterBreak="0">
    <w:nsid w:val="7B972DF1"/>
    <w:multiLevelType w:val="hybridMultilevel"/>
    <w:tmpl w:val="4C9C9350"/>
    <w:lvl w:ilvl="0" w:tplc="3494A054">
      <w:start w:val="1"/>
      <w:numFmt w:val="decimal"/>
      <w:suff w:val="space"/>
      <w:lvlText w:val="%1."/>
      <w:lvlJc w:val="left"/>
      <w:pPr>
        <w:ind w:left="1124"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7EAF5872"/>
    <w:multiLevelType w:val="multilevel"/>
    <w:tmpl w:val="A48405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F430E68"/>
    <w:multiLevelType w:val="hybridMultilevel"/>
    <w:tmpl w:val="97005724"/>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num w:numId="1">
    <w:abstractNumId w:val="20"/>
  </w:num>
  <w:num w:numId="2">
    <w:abstractNumId w:val="21"/>
  </w:num>
  <w:num w:numId="3">
    <w:abstractNumId w:val="15"/>
  </w:num>
  <w:num w:numId="4">
    <w:abstractNumId w:val="12"/>
  </w:num>
  <w:num w:numId="5">
    <w:abstractNumId w:val="19"/>
  </w:num>
  <w:num w:numId="6">
    <w:abstractNumId w:val="17"/>
  </w:num>
  <w:num w:numId="7">
    <w:abstractNumId w:val="17"/>
  </w:num>
  <w:num w:numId="8">
    <w:abstractNumId w:val="17"/>
  </w:num>
  <w:num w:numId="9">
    <w:abstractNumId w:val="17"/>
  </w:num>
  <w:num w:numId="10">
    <w:abstractNumId w:val="16"/>
  </w:num>
  <w:num w:numId="11">
    <w:abstractNumId w:val="11"/>
  </w:num>
  <w:num w:numId="12">
    <w:abstractNumId w:val="11"/>
    <w:lvlOverride w:ilvl="0">
      <w:startOverride w:val="1"/>
    </w:lvlOverride>
  </w:num>
  <w:num w:numId="13">
    <w:abstractNumId w:val="11"/>
    <w:lvlOverride w:ilvl="0">
      <w:startOverride w:val="1"/>
    </w:lvlOverride>
  </w:num>
  <w:num w:numId="14">
    <w:abstractNumId w:val="11"/>
    <w:lvlOverride w:ilvl="0">
      <w:startOverride w:val="1"/>
    </w:lvlOverride>
  </w:num>
  <w:num w:numId="15">
    <w:abstractNumId w:val="11"/>
    <w:lvlOverride w:ilvl="0">
      <w:startOverride w:val="1"/>
    </w:lvlOverride>
  </w:num>
  <w:num w:numId="16">
    <w:abstractNumId w:val="11"/>
    <w:lvlOverride w:ilvl="0">
      <w:startOverride w:val="1"/>
    </w:lvlOverride>
  </w:num>
  <w:num w:numId="17">
    <w:abstractNumId w:val="11"/>
    <w:lvlOverride w:ilvl="0">
      <w:startOverride w:val="1"/>
    </w:lvlOverride>
  </w:num>
  <w:num w:numId="18">
    <w:abstractNumId w:val="11"/>
    <w:lvlOverride w:ilvl="0">
      <w:startOverride w:val="1"/>
    </w:lvlOverride>
  </w:num>
  <w:num w:numId="19">
    <w:abstractNumId w:val="11"/>
    <w:lvlOverride w:ilvl="0">
      <w:startOverride w:val="1"/>
    </w:lvlOverride>
  </w:num>
  <w:num w:numId="20">
    <w:abstractNumId w:val="11"/>
    <w:lvlOverride w:ilvl="0">
      <w:startOverride w:val="1"/>
    </w:lvlOverride>
  </w:num>
  <w:num w:numId="21">
    <w:abstractNumId w:val="14"/>
  </w:num>
  <w:num w:numId="22">
    <w:abstractNumId w:val="11"/>
    <w:lvlOverride w:ilvl="0">
      <w:startOverride w:val="1"/>
    </w:lvlOverride>
  </w:num>
  <w:num w:numId="23">
    <w:abstractNumId w:val="18"/>
  </w:num>
  <w:num w:numId="24">
    <w:abstractNumId w:val="11"/>
    <w:lvlOverride w:ilvl="0">
      <w:startOverride w:val="1"/>
    </w:lvlOverride>
  </w:num>
  <w:num w:numId="25">
    <w:abstractNumId w:val="9"/>
  </w:num>
  <w:num w:numId="26">
    <w:abstractNumId w:val="8"/>
  </w:num>
  <w:num w:numId="27">
    <w:abstractNumId w:val="7"/>
  </w:num>
  <w:num w:numId="28">
    <w:abstractNumId w:val="6"/>
  </w:num>
  <w:num w:numId="29">
    <w:abstractNumId w:val="5"/>
  </w:num>
  <w:num w:numId="30">
    <w:abstractNumId w:val="4"/>
  </w:num>
  <w:num w:numId="31">
    <w:abstractNumId w:val="3"/>
  </w:num>
  <w:num w:numId="32">
    <w:abstractNumId w:val="2"/>
  </w:num>
  <w:num w:numId="33">
    <w:abstractNumId w:val="1"/>
  </w:num>
  <w:num w:numId="34">
    <w:abstractNumId w:val="0"/>
  </w:num>
  <w:num w:numId="35">
    <w:abstractNumId w:val="11"/>
    <w:lvlOverride w:ilvl="0">
      <w:startOverride w:val="1"/>
    </w:lvlOverride>
  </w:num>
  <w:num w:numId="36">
    <w:abstractNumId w:val="17"/>
  </w:num>
  <w:num w:numId="37">
    <w:abstractNumId w:val="17"/>
  </w:num>
  <w:num w:numId="38">
    <w:abstractNumId w:val="17"/>
  </w:num>
  <w:num w:numId="39">
    <w:abstractNumId w:val="17"/>
  </w:num>
  <w:num w:numId="40">
    <w:abstractNumId w:val="14"/>
  </w:num>
  <w:num w:numId="41">
    <w:abstractNumId w:val="11"/>
  </w:num>
  <w:num w:numId="42">
    <w:abstractNumId w:val="18"/>
  </w:num>
  <w:num w:numId="43">
    <w:abstractNumId w:val="13"/>
  </w:num>
  <w:num w:numId="44">
    <w:abstractNumId w:val="10"/>
  </w:num>
  <w:num w:numId="4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9"/>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0648E"/>
    <w:rsid w:val="0000284B"/>
    <w:rsid w:val="00004237"/>
    <w:rsid w:val="000062AF"/>
    <w:rsid w:val="000146B7"/>
    <w:rsid w:val="0001684C"/>
    <w:rsid w:val="00016A45"/>
    <w:rsid w:val="00026812"/>
    <w:rsid w:val="000278E8"/>
    <w:rsid w:val="00031838"/>
    <w:rsid w:val="00033A7C"/>
    <w:rsid w:val="000343D3"/>
    <w:rsid w:val="000541DF"/>
    <w:rsid w:val="000571D9"/>
    <w:rsid w:val="000573CC"/>
    <w:rsid w:val="0006035C"/>
    <w:rsid w:val="0006200A"/>
    <w:rsid w:val="0006281C"/>
    <w:rsid w:val="000638B6"/>
    <w:rsid w:val="0007110C"/>
    <w:rsid w:val="0007279F"/>
    <w:rsid w:val="00080124"/>
    <w:rsid w:val="00080546"/>
    <w:rsid w:val="00082CCA"/>
    <w:rsid w:val="00084566"/>
    <w:rsid w:val="00086CA5"/>
    <w:rsid w:val="00087A5C"/>
    <w:rsid w:val="00090ED5"/>
    <w:rsid w:val="00095417"/>
    <w:rsid w:val="000A123D"/>
    <w:rsid w:val="000A1AAF"/>
    <w:rsid w:val="000A26C2"/>
    <w:rsid w:val="000A6844"/>
    <w:rsid w:val="000B1712"/>
    <w:rsid w:val="000B36F3"/>
    <w:rsid w:val="000B768F"/>
    <w:rsid w:val="000C46BC"/>
    <w:rsid w:val="000C69FD"/>
    <w:rsid w:val="000D2441"/>
    <w:rsid w:val="000D491F"/>
    <w:rsid w:val="000E18DA"/>
    <w:rsid w:val="000E60CF"/>
    <w:rsid w:val="000E6647"/>
    <w:rsid w:val="000F445B"/>
    <w:rsid w:val="000F46B5"/>
    <w:rsid w:val="000F6EAD"/>
    <w:rsid w:val="001000D5"/>
    <w:rsid w:val="00101E1A"/>
    <w:rsid w:val="00111478"/>
    <w:rsid w:val="00111639"/>
    <w:rsid w:val="00111A7D"/>
    <w:rsid w:val="001157A6"/>
    <w:rsid w:val="00121DE1"/>
    <w:rsid w:val="00125FA8"/>
    <w:rsid w:val="00130126"/>
    <w:rsid w:val="0013741E"/>
    <w:rsid w:val="00141D47"/>
    <w:rsid w:val="001448A5"/>
    <w:rsid w:val="00145F0A"/>
    <w:rsid w:val="00153C66"/>
    <w:rsid w:val="00162797"/>
    <w:rsid w:val="00162C40"/>
    <w:rsid w:val="001657F2"/>
    <w:rsid w:val="00172882"/>
    <w:rsid w:val="00173902"/>
    <w:rsid w:val="00173E28"/>
    <w:rsid w:val="00176F5A"/>
    <w:rsid w:val="00177C2C"/>
    <w:rsid w:val="00181A58"/>
    <w:rsid w:val="001837D5"/>
    <w:rsid w:val="0018719F"/>
    <w:rsid w:val="00190CAA"/>
    <w:rsid w:val="001A1FE9"/>
    <w:rsid w:val="001A3083"/>
    <w:rsid w:val="001A6635"/>
    <w:rsid w:val="001A690B"/>
    <w:rsid w:val="001B05F2"/>
    <w:rsid w:val="001B0AA9"/>
    <w:rsid w:val="001B1497"/>
    <w:rsid w:val="001B3180"/>
    <w:rsid w:val="001B49DD"/>
    <w:rsid w:val="001B76EF"/>
    <w:rsid w:val="001C09D0"/>
    <w:rsid w:val="001C2940"/>
    <w:rsid w:val="001C3D8E"/>
    <w:rsid w:val="001C66B1"/>
    <w:rsid w:val="001C67E2"/>
    <w:rsid w:val="001C7586"/>
    <w:rsid w:val="001D662A"/>
    <w:rsid w:val="001F3082"/>
    <w:rsid w:val="001F66AB"/>
    <w:rsid w:val="00206402"/>
    <w:rsid w:val="00210B31"/>
    <w:rsid w:val="002163C4"/>
    <w:rsid w:val="0022292F"/>
    <w:rsid w:val="00223848"/>
    <w:rsid w:val="00225536"/>
    <w:rsid w:val="0024487E"/>
    <w:rsid w:val="00251A09"/>
    <w:rsid w:val="0025221A"/>
    <w:rsid w:val="00253786"/>
    <w:rsid w:val="00253DBA"/>
    <w:rsid w:val="0025543F"/>
    <w:rsid w:val="00255ECA"/>
    <w:rsid w:val="002573A0"/>
    <w:rsid w:val="00257C4E"/>
    <w:rsid w:val="0026533F"/>
    <w:rsid w:val="00267529"/>
    <w:rsid w:val="002778BD"/>
    <w:rsid w:val="002835C6"/>
    <w:rsid w:val="00284EF2"/>
    <w:rsid w:val="002913B8"/>
    <w:rsid w:val="002A0997"/>
    <w:rsid w:val="002A1466"/>
    <w:rsid w:val="002A339E"/>
    <w:rsid w:val="002A748C"/>
    <w:rsid w:val="002C0DB7"/>
    <w:rsid w:val="002C2354"/>
    <w:rsid w:val="002C4926"/>
    <w:rsid w:val="002C4AF7"/>
    <w:rsid w:val="002C60C2"/>
    <w:rsid w:val="002C7E86"/>
    <w:rsid w:val="002D182E"/>
    <w:rsid w:val="002D1DFE"/>
    <w:rsid w:val="002D2047"/>
    <w:rsid w:val="002D249E"/>
    <w:rsid w:val="002D2E24"/>
    <w:rsid w:val="002D375A"/>
    <w:rsid w:val="002E2EDF"/>
    <w:rsid w:val="002E30A7"/>
    <w:rsid w:val="002E4251"/>
    <w:rsid w:val="002E5848"/>
    <w:rsid w:val="002E72DD"/>
    <w:rsid w:val="002F128E"/>
    <w:rsid w:val="0030648E"/>
    <w:rsid w:val="0030655B"/>
    <w:rsid w:val="003076FF"/>
    <w:rsid w:val="00307E1D"/>
    <w:rsid w:val="00310C68"/>
    <w:rsid w:val="00321952"/>
    <w:rsid w:val="00323034"/>
    <w:rsid w:val="00325A01"/>
    <w:rsid w:val="00325F24"/>
    <w:rsid w:val="003266B0"/>
    <w:rsid w:val="00327D08"/>
    <w:rsid w:val="00327D71"/>
    <w:rsid w:val="00331816"/>
    <w:rsid w:val="003359C3"/>
    <w:rsid w:val="00336BAD"/>
    <w:rsid w:val="00337477"/>
    <w:rsid w:val="0034286D"/>
    <w:rsid w:val="00343BFF"/>
    <w:rsid w:val="00344470"/>
    <w:rsid w:val="00344C28"/>
    <w:rsid w:val="00350EAD"/>
    <w:rsid w:val="00351FA7"/>
    <w:rsid w:val="003564A8"/>
    <w:rsid w:val="00361AD8"/>
    <w:rsid w:val="0036267F"/>
    <w:rsid w:val="003638C1"/>
    <w:rsid w:val="00365E7F"/>
    <w:rsid w:val="00365EFF"/>
    <w:rsid w:val="00372B3F"/>
    <w:rsid w:val="00377208"/>
    <w:rsid w:val="0038437F"/>
    <w:rsid w:val="00390C9E"/>
    <w:rsid w:val="00393F2B"/>
    <w:rsid w:val="00397680"/>
    <w:rsid w:val="00397C9A"/>
    <w:rsid w:val="003A1C7E"/>
    <w:rsid w:val="003A7187"/>
    <w:rsid w:val="003B05CA"/>
    <w:rsid w:val="003B239D"/>
    <w:rsid w:val="003B3747"/>
    <w:rsid w:val="003B5E1D"/>
    <w:rsid w:val="003B6B4C"/>
    <w:rsid w:val="003C2446"/>
    <w:rsid w:val="003D03ED"/>
    <w:rsid w:val="003D11A0"/>
    <w:rsid w:val="003D2450"/>
    <w:rsid w:val="003D34B2"/>
    <w:rsid w:val="003D513D"/>
    <w:rsid w:val="003E307B"/>
    <w:rsid w:val="003F0601"/>
    <w:rsid w:val="003F74F9"/>
    <w:rsid w:val="003F7C73"/>
    <w:rsid w:val="00402FFA"/>
    <w:rsid w:val="004034B5"/>
    <w:rsid w:val="00411FD3"/>
    <w:rsid w:val="00412C88"/>
    <w:rsid w:val="004147B7"/>
    <w:rsid w:val="004178E0"/>
    <w:rsid w:val="004221B3"/>
    <w:rsid w:val="00424AFA"/>
    <w:rsid w:val="004251B0"/>
    <w:rsid w:val="00425F50"/>
    <w:rsid w:val="0042693F"/>
    <w:rsid w:val="00430FEB"/>
    <w:rsid w:val="004340D2"/>
    <w:rsid w:val="00435215"/>
    <w:rsid w:val="00435424"/>
    <w:rsid w:val="0043553F"/>
    <w:rsid w:val="00440E6B"/>
    <w:rsid w:val="00442C5E"/>
    <w:rsid w:val="00447636"/>
    <w:rsid w:val="0045216B"/>
    <w:rsid w:val="0045778A"/>
    <w:rsid w:val="00465DB7"/>
    <w:rsid w:val="00474042"/>
    <w:rsid w:val="004769A6"/>
    <w:rsid w:val="004774D0"/>
    <w:rsid w:val="00477D83"/>
    <w:rsid w:val="00480DB3"/>
    <w:rsid w:val="00481654"/>
    <w:rsid w:val="0048516E"/>
    <w:rsid w:val="004925A0"/>
    <w:rsid w:val="00494BAD"/>
    <w:rsid w:val="004A00C8"/>
    <w:rsid w:val="004A194D"/>
    <w:rsid w:val="004A40DC"/>
    <w:rsid w:val="004A44BE"/>
    <w:rsid w:val="004B0A84"/>
    <w:rsid w:val="004B1551"/>
    <w:rsid w:val="004B5175"/>
    <w:rsid w:val="004B5CDF"/>
    <w:rsid w:val="004C2D27"/>
    <w:rsid w:val="004C4C0D"/>
    <w:rsid w:val="004E69B9"/>
    <w:rsid w:val="004F22CF"/>
    <w:rsid w:val="004F48F8"/>
    <w:rsid w:val="004F7565"/>
    <w:rsid w:val="004F7BE6"/>
    <w:rsid w:val="00512A21"/>
    <w:rsid w:val="0052027E"/>
    <w:rsid w:val="005322DF"/>
    <w:rsid w:val="00535DB6"/>
    <w:rsid w:val="00541760"/>
    <w:rsid w:val="0054213A"/>
    <w:rsid w:val="00542476"/>
    <w:rsid w:val="00551172"/>
    <w:rsid w:val="005523B6"/>
    <w:rsid w:val="00553A35"/>
    <w:rsid w:val="005579AE"/>
    <w:rsid w:val="00561074"/>
    <w:rsid w:val="00561500"/>
    <w:rsid w:val="00561E6E"/>
    <w:rsid w:val="00564AF7"/>
    <w:rsid w:val="00564CB9"/>
    <w:rsid w:val="0056727A"/>
    <w:rsid w:val="00567E31"/>
    <w:rsid w:val="00575919"/>
    <w:rsid w:val="0058028C"/>
    <w:rsid w:val="00580AAE"/>
    <w:rsid w:val="00582260"/>
    <w:rsid w:val="005838C9"/>
    <w:rsid w:val="00583E1C"/>
    <w:rsid w:val="00585F6B"/>
    <w:rsid w:val="00586805"/>
    <w:rsid w:val="00590341"/>
    <w:rsid w:val="00591BAC"/>
    <w:rsid w:val="00593F7F"/>
    <w:rsid w:val="005968EE"/>
    <w:rsid w:val="00596D6B"/>
    <w:rsid w:val="005A2577"/>
    <w:rsid w:val="005A610E"/>
    <w:rsid w:val="005A7AD8"/>
    <w:rsid w:val="005B24BA"/>
    <w:rsid w:val="005B263D"/>
    <w:rsid w:val="005B6024"/>
    <w:rsid w:val="005B75FC"/>
    <w:rsid w:val="005C74D2"/>
    <w:rsid w:val="005D31A8"/>
    <w:rsid w:val="005E08DC"/>
    <w:rsid w:val="005E2482"/>
    <w:rsid w:val="005E42E1"/>
    <w:rsid w:val="005E4C26"/>
    <w:rsid w:val="005E7E62"/>
    <w:rsid w:val="005F201C"/>
    <w:rsid w:val="006005C9"/>
    <w:rsid w:val="00603462"/>
    <w:rsid w:val="00604CAF"/>
    <w:rsid w:val="006055DE"/>
    <w:rsid w:val="00610557"/>
    <w:rsid w:val="00611AFC"/>
    <w:rsid w:val="00612648"/>
    <w:rsid w:val="006128EF"/>
    <w:rsid w:val="006136D4"/>
    <w:rsid w:val="00614EB1"/>
    <w:rsid w:val="006166E8"/>
    <w:rsid w:val="0061701A"/>
    <w:rsid w:val="0061761A"/>
    <w:rsid w:val="006254C2"/>
    <w:rsid w:val="0062790F"/>
    <w:rsid w:val="0063065A"/>
    <w:rsid w:val="00630D81"/>
    <w:rsid w:val="00632921"/>
    <w:rsid w:val="00633AB0"/>
    <w:rsid w:val="00635BB6"/>
    <w:rsid w:val="006370D1"/>
    <w:rsid w:val="00637D83"/>
    <w:rsid w:val="00645FA6"/>
    <w:rsid w:val="00646577"/>
    <w:rsid w:val="00651A41"/>
    <w:rsid w:val="00653E78"/>
    <w:rsid w:val="006540B4"/>
    <w:rsid w:val="0065528A"/>
    <w:rsid w:val="00663BFA"/>
    <w:rsid w:val="00665644"/>
    <w:rsid w:val="006665DC"/>
    <w:rsid w:val="00672AE7"/>
    <w:rsid w:val="00673C59"/>
    <w:rsid w:val="0067724A"/>
    <w:rsid w:val="00684F38"/>
    <w:rsid w:val="00685341"/>
    <w:rsid w:val="00687FA9"/>
    <w:rsid w:val="006900D5"/>
    <w:rsid w:val="006A6E53"/>
    <w:rsid w:val="006B0369"/>
    <w:rsid w:val="006B0AFA"/>
    <w:rsid w:val="006B20D8"/>
    <w:rsid w:val="006B48ED"/>
    <w:rsid w:val="006C4F96"/>
    <w:rsid w:val="006D4087"/>
    <w:rsid w:val="006D72EE"/>
    <w:rsid w:val="006E14F6"/>
    <w:rsid w:val="006E2974"/>
    <w:rsid w:val="006E6F8F"/>
    <w:rsid w:val="006F0F34"/>
    <w:rsid w:val="006F1F1B"/>
    <w:rsid w:val="006F35BE"/>
    <w:rsid w:val="007022FE"/>
    <w:rsid w:val="0070356E"/>
    <w:rsid w:val="00704F2F"/>
    <w:rsid w:val="0070742B"/>
    <w:rsid w:val="00711DC0"/>
    <w:rsid w:val="007144FF"/>
    <w:rsid w:val="00717026"/>
    <w:rsid w:val="0071759A"/>
    <w:rsid w:val="007177F0"/>
    <w:rsid w:val="00727609"/>
    <w:rsid w:val="00727A77"/>
    <w:rsid w:val="00727D44"/>
    <w:rsid w:val="007332A6"/>
    <w:rsid w:val="0073598B"/>
    <w:rsid w:val="00737F66"/>
    <w:rsid w:val="00742949"/>
    <w:rsid w:val="007444CD"/>
    <w:rsid w:val="00745A5F"/>
    <w:rsid w:val="00745FCF"/>
    <w:rsid w:val="007464C2"/>
    <w:rsid w:val="007601E0"/>
    <w:rsid w:val="007705C4"/>
    <w:rsid w:val="007705D4"/>
    <w:rsid w:val="007718FB"/>
    <w:rsid w:val="00781A62"/>
    <w:rsid w:val="00785B09"/>
    <w:rsid w:val="00790A3C"/>
    <w:rsid w:val="00791FB1"/>
    <w:rsid w:val="00793980"/>
    <w:rsid w:val="0079747F"/>
    <w:rsid w:val="00797D55"/>
    <w:rsid w:val="007A1776"/>
    <w:rsid w:val="007A7D74"/>
    <w:rsid w:val="007B0490"/>
    <w:rsid w:val="007B218A"/>
    <w:rsid w:val="007B5932"/>
    <w:rsid w:val="007B5DD3"/>
    <w:rsid w:val="007B5EE5"/>
    <w:rsid w:val="007B7A46"/>
    <w:rsid w:val="007C0744"/>
    <w:rsid w:val="007C3E5B"/>
    <w:rsid w:val="007C406B"/>
    <w:rsid w:val="007D0591"/>
    <w:rsid w:val="007D2AD9"/>
    <w:rsid w:val="007D4C0A"/>
    <w:rsid w:val="007E03CC"/>
    <w:rsid w:val="007E4BA5"/>
    <w:rsid w:val="007E6742"/>
    <w:rsid w:val="007F3D73"/>
    <w:rsid w:val="007F7081"/>
    <w:rsid w:val="00800F1D"/>
    <w:rsid w:val="00801848"/>
    <w:rsid w:val="008021DF"/>
    <w:rsid w:val="0080232E"/>
    <w:rsid w:val="00805EDB"/>
    <w:rsid w:val="0081141F"/>
    <w:rsid w:val="00811FC8"/>
    <w:rsid w:val="0081284C"/>
    <w:rsid w:val="00813C6B"/>
    <w:rsid w:val="008205C7"/>
    <w:rsid w:val="008209F3"/>
    <w:rsid w:val="00827C31"/>
    <w:rsid w:val="008302E1"/>
    <w:rsid w:val="00830EB0"/>
    <w:rsid w:val="00840BCB"/>
    <w:rsid w:val="00841F15"/>
    <w:rsid w:val="00842770"/>
    <w:rsid w:val="00844443"/>
    <w:rsid w:val="00844AAF"/>
    <w:rsid w:val="00850C80"/>
    <w:rsid w:val="00852D5C"/>
    <w:rsid w:val="008642AB"/>
    <w:rsid w:val="00865A8E"/>
    <w:rsid w:val="00871849"/>
    <w:rsid w:val="008718B9"/>
    <w:rsid w:val="00872EE0"/>
    <w:rsid w:val="00872F37"/>
    <w:rsid w:val="008819A7"/>
    <w:rsid w:val="00882D9C"/>
    <w:rsid w:val="00890A8B"/>
    <w:rsid w:val="008971BC"/>
    <w:rsid w:val="00897CD2"/>
    <w:rsid w:val="008A005B"/>
    <w:rsid w:val="008A1574"/>
    <w:rsid w:val="008B227F"/>
    <w:rsid w:val="008C158C"/>
    <w:rsid w:val="008C23B6"/>
    <w:rsid w:val="008C7195"/>
    <w:rsid w:val="008C7B5D"/>
    <w:rsid w:val="008D10C5"/>
    <w:rsid w:val="008D45D4"/>
    <w:rsid w:val="008D5BB1"/>
    <w:rsid w:val="008D7660"/>
    <w:rsid w:val="008E6A66"/>
    <w:rsid w:val="008F3539"/>
    <w:rsid w:val="00906B05"/>
    <w:rsid w:val="009070CC"/>
    <w:rsid w:val="009115C1"/>
    <w:rsid w:val="0091281D"/>
    <w:rsid w:val="00914D0F"/>
    <w:rsid w:val="00915CDC"/>
    <w:rsid w:val="00916169"/>
    <w:rsid w:val="00917506"/>
    <w:rsid w:val="0092287D"/>
    <w:rsid w:val="00926287"/>
    <w:rsid w:val="00932AE6"/>
    <w:rsid w:val="0093603E"/>
    <w:rsid w:val="00945B8F"/>
    <w:rsid w:val="0095068D"/>
    <w:rsid w:val="0095331C"/>
    <w:rsid w:val="00955753"/>
    <w:rsid w:val="0095709A"/>
    <w:rsid w:val="0096123E"/>
    <w:rsid w:val="0096646A"/>
    <w:rsid w:val="009672D5"/>
    <w:rsid w:val="00973885"/>
    <w:rsid w:val="00973D71"/>
    <w:rsid w:val="009805BD"/>
    <w:rsid w:val="00980F23"/>
    <w:rsid w:val="00982A06"/>
    <w:rsid w:val="009861D9"/>
    <w:rsid w:val="0099146F"/>
    <w:rsid w:val="009966CD"/>
    <w:rsid w:val="009A3474"/>
    <w:rsid w:val="009A470B"/>
    <w:rsid w:val="009A51D6"/>
    <w:rsid w:val="009A7320"/>
    <w:rsid w:val="009B07DF"/>
    <w:rsid w:val="009B35F0"/>
    <w:rsid w:val="009B4D3D"/>
    <w:rsid w:val="009C1222"/>
    <w:rsid w:val="009C2792"/>
    <w:rsid w:val="009C378B"/>
    <w:rsid w:val="009D2690"/>
    <w:rsid w:val="009D2FED"/>
    <w:rsid w:val="009D4C06"/>
    <w:rsid w:val="009D4E15"/>
    <w:rsid w:val="009E17CF"/>
    <w:rsid w:val="009E1EE8"/>
    <w:rsid w:val="009E4D66"/>
    <w:rsid w:val="009E4DB5"/>
    <w:rsid w:val="009F0208"/>
    <w:rsid w:val="009F24CE"/>
    <w:rsid w:val="009F5CC8"/>
    <w:rsid w:val="00A032F9"/>
    <w:rsid w:val="00A03417"/>
    <w:rsid w:val="00A10368"/>
    <w:rsid w:val="00A106B1"/>
    <w:rsid w:val="00A110E5"/>
    <w:rsid w:val="00A128E7"/>
    <w:rsid w:val="00A12B18"/>
    <w:rsid w:val="00A21DD7"/>
    <w:rsid w:val="00A22ECD"/>
    <w:rsid w:val="00A23713"/>
    <w:rsid w:val="00A2516A"/>
    <w:rsid w:val="00A25D70"/>
    <w:rsid w:val="00A27694"/>
    <w:rsid w:val="00A30155"/>
    <w:rsid w:val="00A310F2"/>
    <w:rsid w:val="00A35DC7"/>
    <w:rsid w:val="00A40FDC"/>
    <w:rsid w:val="00A42203"/>
    <w:rsid w:val="00A532C8"/>
    <w:rsid w:val="00A62C23"/>
    <w:rsid w:val="00A62E34"/>
    <w:rsid w:val="00A6485A"/>
    <w:rsid w:val="00A6529C"/>
    <w:rsid w:val="00A67D34"/>
    <w:rsid w:val="00A747E2"/>
    <w:rsid w:val="00A832D5"/>
    <w:rsid w:val="00A83E00"/>
    <w:rsid w:val="00A847E3"/>
    <w:rsid w:val="00AA16C8"/>
    <w:rsid w:val="00AA2A4F"/>
    <w:rsid w:val="00AA7892"/>
    <w:rsid w:val="00AA78C4"/>
    <w:rsid w:val="00AA7F81"/>
    <w:rsid w:val="00AB14F6"/>
    <w:rsid w:val="00AC0E99"/>
    <w:rsid w:val="00AC1AB7"/>
    <w:rsid w:val="00AC4EEA"/>
    <w:rsid w:val="00AC4F52"/>
    <w:rsid w:val="00AD0FB2"/>
    <w:rsid w:val="00AD444D"/>
    <w:rsid w:val="00AD5FDB"/>
    <w:rsid w:val="00AF16CA"/>
    <w:rsid w:val="00AF2CFE"/>
    <w:rsid w:val="00AF4CA4"/>
    <w:rsid w:val="00AF757F"/>
    <w:rsid w:val="00AF7BC1"/>
    <w:rsid w:val="00B027B4"/>
    <w:rsid w:val="00B028CE"/>
    <w:rsid w:val="00B067D4"/>
    <w:rsid w:val="00B07818"/>
    <w:rsid w:val="00B11716"/>
    <w:rsid w:val="00B1273E"/>
    <w:rsid w:val="00B12EC7"/>
    <w:rsid w:val="00B14195"/>
    <w:rsid w:val="00B149E9"/>
    <w:rsid w:val="00B1626E"/>
    <w:rsid w:val="00B23736"/>
    <w:rsid w:val="00B246B7"/>
    <w:rsid w:val="00B308D5"/>
    <w:rsid w:val="00B30BF9"/>
    <w:rsid w:val="00B31209"/>
    <w:rsid w:val="00B34501"/>
    <w:rsid w:val="00B402EE"/>
    <w:rsid w:val="00B404B7"/>
    <w:rsid w:val="00B40544"/>
    <w:rsid w:val="00B406E0"/>
    <w:rsid w:val="00B5036C"/>
    <w:rsid w:val="00B53FED"/>
    <w:rsid w:val="00B60B53"/>
    <w:rsid w:val="00B61C84"/>
    <w:rsid w:val="00B62845"/>
    <w:rsid w:val="00B646A6"/>
    <w:rsid w:val="00B66C8B"/>
    <w:rsid w:val="00B71A41"/>
    <w:rsid w:val="00B7680D"/>
    <w:rsid w:val="00B8743C"/>
    <w:rsid w:val="00B92843"/>
    <w:rsid w:val="00B9671F"/>
    <w:rsid w:val="00BA082C"/>
    <w:rsid w:val="00BA3D16"/>
    <w:rsid w:val="00BA571F"/>
    <w:rsid w:val="00BA57A7"/>
    <w:rsid w:val="00BA57EB"/>
    <w:rsid w:val="00BA5DA5"/>
    <w:rsid w:val="00BA7324"/>
    <w:rsid w:val="00BB1751"/>
    <w:rsid w:val="00BB790D"/>
    <w:rsid w:val="00BC29B4"/>
    <w:rsid w:val="00BC3253"/>
    <w:rsid w:val="00BC537A"/>
    <w:rsid w:val="00BC6E14"/>
    <w:rsid w:val="00BD3BFF"/>
    <w:rsid w:val="00BD64BF"/>
    <w:rsid w:val="00BE4DED"/>
    <w:rsid w:val="00BF0C8C"/>
    <w:rsid w:val="00BF1568"/>
    <w:rsid w:val="00BF4372"/>
    <w:rsid w:val="00BF6443"/>
    <w:rsid w:val="00BF6974"/>
    <w:rsid w:val="00C001A6"/>
    <w:rsid w:val="00C00DE9"/>
    <w:rsid w:val="00C03D19"/>
    <w:rsid w:val="00C05F21"/>
    <w:rsid w:val="00C06457"/>
    <w:rsid w:val="00C06EAA"/>
    <w:rsid w:val="00C07695"/>
    <w:rsid w:val="00C07C13"/>
    <w:rsid w:val="00C12598"/>
    <w:rsid w:val="00C23A43"/>
    <w:rsid w:val="00C23D79"/>
    <w:rsid w:val="00C30C79"/>
    <w:rsid w:val="00C3516F"/>
    <w:rsid w:val="00C41ACB"/>
    <w:rsid w:val="00C52854"/>
    <w:rsid w:val="00C5518E"/>
    <w:rsid w:val="00C558B1"/>
    <w:rsid w:val="00C63207"/>
    <w:rsid w:val="00C71C46"/>
    <w:rsid w:val="00C74169"/>
    <w:rsid w:val="00C8011E"/>
    <w:rsid w:val="00C80D05"/>
    <w:rsid w:val="00C823DF"/>
    <w:rsid w:val="00C930B0"/>
    <w:rsid w:val="00C95285"/>
    <w:rsid w:val="00C976AB"/>
    <w:rsid w:val="00CA794D"/>
    <w:rsid w:val="00CB03C1"/>
    <w:rsid w:val="00CB0D53"/>
    <w:rsid w:val="00CB3170"/>
    <w:rsid w:val="00CB5EE1"/>
    <w:rsid w:val="00CB79E5"/>
    <w:rsid w:val="00CC0AB9"/>
    <w:rsid w:val="00CC27DB"/>
    <w:rsid w:val="00CC281F"/>
    <w:rsid w:val="00CD2BF0"/>
    <w:rsid w:val="00CD358E"/>
    <w:rsid w:val="00CD383B"/>
    <w:rsid w:val="00CD691C"/>
    <w:rsid w:val="00CE2A7C"/>
    <w:rsid w:val="00CE436B"/>
    <w:rsid w:val="00CE5FEF"/>
    <w:rsid w:val="00CF281B"/>
    <w:rsid w:val="00CF51C0"/>
    <w:rsid w:val="00CF65C0"/>
    <w:rsid w:val="00D01601"/>
    <w:rsid w:val="00D203EB"/>
    <w:rsid w:val="00D20D20"/>
    <w:rsid w:val="00D20FFF"/>
    <w:rsid w:val="00D2788E"/>
    <w:rsid w:val="00D31D21"/>
    <w:rsid w:val="00D352EF"/>
    <w:rsid w:val="00D43B04"/>
    <w:rsid w:val="00D47164"/>
    <w:rsid w:val="00D47EF0"/>
    <w:rsid w:val="00D50FFD"/>
    <w:rsid w:val="00D51FF1"/>
    <w:rsid w:val="00D563F2"/>
    <w:rsid w:val="00D56A1C"/>
    <w:rsid w:val="00D60DB8"/>
    <w:rsid w:val="00D61F55"/>
    <w:rsid w:val="00D6337B"/>
    <w:rsid w:val="00D634A4"/>
    <w:rsid w:val="00D671C1"/>
    <w:rsid w:val="00D70DF6"/>
    <w:rsid w:val="00D75B28"/>
    <w:rsid w:val="00D761E8"/>
    <w:rsid w:val="00D81227"/>
    <w:rsid w:val="00D8176C"/>
    <w:rsid w:val="00D85A93"/>
    <w:rsid w:val="00D85DFF"/>
    <w:rsid w:val="00D95865"/>
    <w:rsid w:val="00DA10E5"/>
    <w:rsid w:val="00DA1841"/>
    <w:rsid w:val="00DA1D6F"/>
    <w:rsid w:val="00DA26EF"/>
    <w:rsid w:val="00DA2ADC"/>
    <w:rsid w:val="00DA4133"/>
    <w:rsid w:val="00DA6660"/>
    <w:rsid w:val="00DB6FCA"/>
    <w:rsid w:val="00DB7C12"/>
    <w:rsid w:val="00DC2245"/>
    <w:rsid w:val="00DC4540"/>
    <w:rsid w:val="00DC7053"/>
    <w:rsid w:val="00DD569E"/>
    <w:rsid w:val="00DD6CBC"/>
    <w:rsid w:val="00DE378C"/>
    <w:rsid w:val="00DE3D10"/>
    <w:rsid w:val="00DE66C2"/>
    <w:rsid w:val="00DE7FE5"/>
    <w:rsid w:val="00DF4B38"/>
    <w:rsid w:val="00E0182C"/>
    <w:rsid w:val="00E01987"/>
    <w:rsid w:val="00E0369D"/>
    <w:rsid w:val="00E04551"/>
    <w:rsid w:val="00E0584E"/>
    <w:rsid w:val="00E069F1"/>
    <w:rsid w:val="00E14335"/>
    <w:rsid w:val="00E15744"/>
    <w:rsid w:val="00E161D6"/>
    <w:rsid w:val="00E165FF"/>
    <w:rsid w:val="00E2351F"/>
    <w:rsid w:val="00E32C0B"/>
    <w:rsid w:val="00E3598E"/>
    <w:rsid w:val="00E471CA"/>
    <w:rsid w:val="00E505CB"/>
    <w:rsid w:val="00E53453"/>
    <w:rsid w:val="00E70AD7"/>
    <w:rsid w:val="00E72AD9"/>
    <w:rsid w:val="00E749AE"/>
    <w:rsid w:val="00E767BE"/>
    <w:rsid w:val="00E8161D"/>
    <w:rsid w:val="00E81943"/>
    <w:rsid w:val="00E8255E"/>
    <w:rsid w:val="00E87A52"/>
    <w:rsid w:val="00EA10EA"/>
    <w:rsid w:val="00EA1826"/>
    <w:rsid w:val="00EA18D9"/>
    <w:rsid w:val="00EA3A00"/>
    <w:rsid w:val="00EA6CBB"/>
    <w:rsid w:val="00EB2F54"/>
    <w:rsid w:val="00EB641A"/>
    <w:rsid w:val="00EC2947"/>
    <w:rsid w:val="00EC53CA"/>
    <w:rsid w:val="00EC5B25"/>
    <w:rsid w:val="00EC7D93"/>
    <w:rsid w:val="00ED0C11"/>
    <w:rsid w:val="00ED5DC7"/>
    <w:rsid w:val="00ED79E0"/>
    <w:rsid w:val="00EE0279"/>
    <w:rsid w:val="00EE26E3"/>
    <w:rsid w:val="00EE71A7"/>
    <w:rsid w:val="00EF42D5"/>
    <w:rsid w:val="00F0207F"/>
    <w:rsid w:val="00F06EBB"/>
    <w:rsid w:val="00F10428"/>
    <w:rsid w:val="00F17CB0"/>
    <w:rsid w:val="00F20111"/>
    <w:rsid w:val="00F20E52"/>
    <w:rsid w:val="00F20F2B"/>
    <w:rsid w:val="00F22DC0"/>
    <w:rsid w:val="00F242EF"/>
    <w:rsid w:val="00F26E60"/>
    <w:rsid w:val="00F35528"/>
    <w:rsid w:val="00F36531"/>
    <w:rsid w:val="00F51197"/>
    <w:rsid w:val="00F52559"/>
    <w:rsid w:val="00F526F2"/>
    <w:rsid w:val="00F53991"/>
    <w:rsid w:val="00F54420"/>
    <w:rsid w:val="00F55C82"/>
    <w:rsid w:val="00F61CFF"/>
    <w:rsid w:val="00F621DC"/>
    <w:rsid w:val="00F62539"/>
    <w:rsid w:val="00F62AB3"/>
    <w:rsid w:val="00F63307"/>
    <w:rsid w:val="00F6713D"/>
    <w:rsid w:val="00F80B90"/>
    <w:rsid w:val="00F81064"/>
    <w:rsid w:val="00F848E1"/>
    <w:rsid w:val="00F849EE"/>
    <w:rsid w:val="00F91CEC"/>
    <w:rsid w:val="00F979CF"/>
    <w:rsid w:val="00FA066E"/>
    <w:rsid w:val="00FA1151"/>
    <w:rsid w:val="00FA51F9"/>
    <w:rsid w:val="00FA6379"/>
    <w:rsid w:val="00FB23CD"/>
    <w:rsid w:val="00FB312E"/>
    <w:rsid w:val="00FB76BA"/>
    <w:rsid w:val="00FC178C"/>
    <w:rsid w:val="00FC2AC1"/>
    <w:rsid w:val="00FC30E2"/>
    <w:rsid w:val="00FC5C66"/>
    <w:rsid w:val="00FD48B1"/>
    <w:rsid w:val="00FD4E6F"/>
    <w:rsid w:val="00FE14F7"/>
    <w:rsid w:val="00FE3E10"/>
    <w:rsid w:val="00FE4CBC"/>
    <w:rsid w:val="00FE4F45"/>
    <w:rsid w:val="00FE4FC3"/>
    <w:rsid w:val="00FE6876"/>
    <w:rsid w:val="00FF114F"/>
    <w:rsid w:val="00FF2AD2"/>
    <w:rsid w:val="00FF3D5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D6883D7"/>
  <w15:docId w15:val="{3969EF63-9B3D-44B4-A1AD-97414D3142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uiPriority="1" w:qFormat="1"/>
    <w:lsdException w:name="heading 1" w:uiPriority="2" w:qFormat="1"/>
    <w:lsdException w:name="heading 2" w:semiHidden="1" w:uiPriority="2" w:unhideWhenUsed="1" w:qFormat="1"/>
    <w:lsdException w:name="heading 3" w:semiHidden="1" w:uiPriority="2" w:unhideWhenUsed="1"/>
    <w:lsdException w:name="heading 4" w:semiHidden="1" w:uiPriority="2" w:unhideWhenUsed="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4" w:unhideWhenUsed="1"/>
    <w:lsdException w:name="footer" w:semiHidden="1" w:uiPriority="99" w:unhideWhenUsed="1"/>
    <w:lsdException w:name="index heading" w:semiHidden="1" w:unhideWhenUsed="1"/>
    <w:lsdException w:name="caption" w:semiHidden="1" w:uiPriority="3"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4"/>
    <w:lsdException w:name="List 2" w:semiHidden="1" w:unhideWhenUsed="1"/>
    <w:lsdException w:name="List 3" w:semiHidden="1" w:unhideWhenUsed="1"/>
    <w:lsdException w:name="List 4" w:uiPriority="4"/>
    <w:lsdException w:name="List 5" w:uiPriority="4"/>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nhideWhenUsed="1"/>
    <w:lsdException w:name="Body Text" w:semiHidden="1" w:uiPriority="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 w:qFormat="1"/>
    <w:lsdException w:name="Salutation" w:uiPriority="4"/>
    <w:lsdException w:name="Date" w:uiPriority="4"/>
    <w:lsdException w:name="Body Text First Indent" w:uiPriority="4"/>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4"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4"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2"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uiPriority w:val="1"/>
    <w:qFormat/>
    <w:rsid w:val="005322DF"/>
    <w:pPr>
      <w:spacing w:line="360" w:lineRule="auto"/>
      <w:ind w:firstLine="284"/>
      <w:jc w:val="both"/>
    </w:pPr>
    <w:rPr>
      <w:rFonts w:eastAsiaTheme="minorHAnsi" w:cstheme="minorBidi"/>
      <w:color w:val="000000" w:themeColor="text1"/>
      <w:sz w:val="28"/>
      <w:szCs w:val="28"/>
      <w:lang w:eastAsia="en-US"/>
    </w:rPr>
  </w:style>
  <w:style w:type="paragraph" w:styleId="1">
    <w:name w:val="heading 1"/>
    <w:basedOn w:val="a2"/>
    <w:next w:val="a2"/>
    <w:link w:val="10"/>
    <w:uiPriority w:val="2"/>
    <w:qFormat/>
    <w:rsid w:val="00AF16CA"/>
    <w:pPr>
      <w:keepNext/>
      <w:keepLines/>
      <w:numPr>
        <w:numId w:val="39"/>
      </w:numPr>
      <w:spacing w:before="120" w:after="120"/>
      <w:outlineLvl w:val="0"/>
    </w:pPr>
    <w:rPr>
      <w:rFonts w:eastAsia="Times New Roman" w:cstheme="majorBidi"/>
      <w:b/>
      <w:bCs/>
      <w:szCs w:val="24"/>
      <w:lang w:eastAsia="ru-RU"/>
    </w:rPr>
  </w:style>
  <w:style w:type="paragraph" w:styleId="2">
    <w:name w:val="heading 2"/>
    <w:basedOn w:val="a2"/>
    <w:next w:val="a2"/>
    <w:link w:val="20"/>
    <w:uiPriority w:val="2"/>
    <w:qFormat/>
    <w:rsid w:val="00AF16CA"/>
    <w:pPr>
      <w:keepNext/>
      <w:keepLines/>
      <w:numPr>
        <w:ilvl w:val="1"/>
        <w:numId w:val="39"/>
      </w:numPr>
      <w:spacing w:before="120" w:after="120"/>
      <w:outlineLvl w:val="1"/>
    </w:pPr>
    <w:rPr>
      <w:rFonts w:eastAsiaTheme="majorEastAsia" w:cstheme="majorBidi"/>
      <w:b/>
      <w:bCs/>
      <w:szCs w:val="24"/>
      <w:lang w:val="en-US" w:eastAsia="ru-RU"/>
    </w:rPr>
  </w:style>
  <w:style w:type="paragraph" w:styleId="3">
    <w:name w:val="heading 3"/>
    <w:basedOn w:val="a2"/>
    <w:next w:val="a2"/>
    <w:link w:val="30"/>
    <w:uiPriority w:val="2"/>
    <w:rsid w:val="00AF16CA"/>
    <w:pPr>
      <w:keepNext/>
      <w:keepLines/>
      <w:numPr>
        <w:ilvl w:val="2"/>
        <w:numId w:val="39"/>
      </w:numPr>
      <w:spacing w:before="120" w:after="120"/>
      <w:outlineLvl w:val="2"/>
    </w:pPr>
    <w:rPr>
      <w:rFonts w:eastAsiaTheme="majorEastAsia" w:cstheme="majorBidi"/>
      <w:b/>
      <w:bCs/>
      <w:szCs w:val="24"/>
    </w:rPr>
  </w:style>
  <w:style w:type="paragraph" w:styleId="4">
    <w:name w:val="heading 4"/>
    <w:basedOn w:val="3"/>
    <w:next w:val="a2"/>
    <w:link w:val="40"/>
    <w:uiPriority w:val="2"/>
    <w:rsid w:val="00AF16CA"/>
    <w:pPr>
      <w:numPr>
        <w:ilvl w:val="3"/>
      </w:numPr>
      <w:outlineLvl w:val="3"/>
    </w:pPr>
    <w:rPr>
      <w:rFonts w:cs="Times New Roman"/>
      <w:b w:val="0"/>
      <w:bCs w:val="0"/>
      <w:iCs/>
      <w:lang w:val="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styleId="a6">
    <w:name w:val="Hyperlink"/>
    <w:basedOn w:val="a3"/>
    <w:uiPriority w:val="99"/>
    <w:rsid w:val="00AF16CA"/>
    <w:rPr>
      <w:noProof/>
      <w:color w:val="0000FF" w:themeColor="hyperlink"/>
      <w:u w:val="single"/>
    </w:rPr>
  </w:style>
  <w:style w:type="character" w:customStyle="1" w:styleId="10">
    <w:name w:val="Заголовок 1 Знак"/>
    <w:basedOn w:val="a3"/>
    <w:link w:val="1"/>
    <w:uiPriority w:val="2"/>
    <w:rsid w:val="00AF16CA"/>
    <w:rPr>
      <w:rFonts w:cstheme="majorBidi"/>
      <w:b/>
      <w:bCs/>
      <w:color w:val="000000" w:themeColor="text1"/>
      <w:sz w:val="28"/>
      <w:szCs w:val="24"/>
    </w:rPr>
  </w:style>
  <w:style w:type="character" w:customStyle="1" w:styleId="20">
    <w:name w:val="Заголовок 2 Знак"/>
    <w:basedOn w:val="a3"/>
    <w:link w:val="2"/>
    <w:uiPriority w:val="2"/>
    <w:rsid w:val="00AF16CA"/>
    <w:rPr>
      <w:rFonts w:eastAsiaTheme="majorEastAsia" w:cstheme="majorBidi"/>
      <w:b/>
      <w:bCs/>
      <w:color w:val="000000" w:themeColor="text1"/>
      <w:sz w:val="28"/>
      <w:szCs w:val="24"/>
      <w:lang w:val="en-US"/>
    </w:rPr>
  </w:style>
  <w:style w:type="character" w:customStyle="1" w:styleId="30">
    <w:name w:val="Заголовок 3 Знак"/>
    <w:basedOn w:val="a3"/>
    <w:link w:val="3"/>
    <w:uiPriority w:val="2"/>
    <w:rsid w:val="00AF16CA"/>
    <w:rPr>
      <w:rFonts w:eastAsiaTheme="majorEastAsia" w:cstheme="majorBidi"/>
      <w:b/>
      <w:bCs/>
      <w:color w:val="000000" w:themeColor="text1"/>
      <w:sz w:val="28"/>
      <w:szCs w:val="24"/>
      <w:lang w:eastAsia="en-US"/>
    </w:rPr>
  </w:style>
  <w:style w:type="character" w:customStyle="1" w:styleId="40">
    <w:name w:val="Заголовок 4 Знак"/>
    <w:basedOn w:val="a3"/>
    <w:link w:val="4"/>
    <w:uiPriority w:val="2"/>
    <w:rsid w:val="00AF16CA"/>
    <w:rPr>
      <w:rFonts w:eastAsiaTheme="majorEastAsia"/>
      <w:iCs/>
      <w:color w:val="000000" w:themeColor="text1"/>
      <w:sz w:val="28"/>
      <w:szCs w:val="24"/>
      <w:lang w:val="en-US" w:eastAsia="en-US"/>
    </w:rPr>
  </w:style>
  <w:style w:type="paragraph" w:styleId="a7">
    <w:name w:val="TOC Heading"/>
    <w:basedOn w:val="1"/>
    <w:next w:val="a2"/>
    <w:uiPriority w:val="39"/>
    <w:unhideWhenUsed/>
    <w:qFormat/>
    <w:rsid w:val="00AF16CA"/>
    <w:pPr>
      <w:pageBreakBefore/>
      <w:numPr>
        <w:numId w:val="0"/>
      </w:numPr>
      <w:spacing w:after="240" w:line="240" w:lineRule="auto"/>
      <w:jc w:val="left"/>
      <w:outlineLvl w:val="9"/>
    </w:pPr>
    <w:rPr>
      <w:bCs w:val="0"/>
      <w:szCs w:val="32"/>
    </w:rPr>
  </w:style>
  <w:style w:type="character" w:styleId="a8">
    <w:name w:val="Placeholder Text"/>
    <w:basedOn w:val="a3"/>
    <w:uiPriority w:val="99"/>
    <w:semiHidden/>
    <w:rsid w:val="00AF16CA"/>
    <w:rPr>
      <w:color w:val="808080"/>
    </w:rPr>
  </w:style>
  <w:style w:type="paragraph" w:customStyle="1" w:styleId="a9">
    <w:name w:val="Подрисуночная подпись"/>
    <w:basedOn w:val="a2"/>
    <w:uiPriority w:val="1"/>
    <w:qFormat/>
    <w:rsid w:val="00AF16CA"/>
    <w:pPr>
      <w:spacing w:before="60" w:after="120" w:line="240" w:lineRule="auto"/>
      <w:ind w:firstLine="0"/>
      <w:jc w:val="center"/>
    </w:pPr>
    <w:rPr>
      <w:sz w:val="24"/>
    </w:rPr>
  </w:style>
  <w:style w:type="paragraph" w:styleId="aa">
    <w:name w:val="Normal (Web)"/>
    <w:basedOn w:val="a2"/>
    <w:uiPriority w:val="99"/>
    <w:semiHidden/>
    <w:unhideWhenUsed/>
    <w:rsid w:val="00AF16CA"/>
    <w:pPr>
      <w:spacing w:before="100" w:beforeAutospacing="1" w:after="100" w:afterAutospacing="1" w:line="240" w:lineRule="auto"/>
      <w:ind w:firstLine="0"/>
      <w:jc w:val="left"/>
    </w:pPr>
    <w:rPr>
      <w:rFonts w:eastAsiaTheme="minorEastAsia" w:cs="Times New Roman"/>
      <w:sz w:val="24"/>
      <w:szCs w:val="24"/>
      <w:lang w:eastAsia="ru-RU"/>
    </w:rPr>
  </w:style>
  <w:style w:type="paragraph" w:styleId="11">
    <w:name w:val="toc 1"/>
    <w:basedOn w:val="a2"/>
    <w:next w:val="a2"/>
    <w:autoRedefine/>
    <w:uiPriority w:val="39"/>
    <w:unhideWhenUsed/>
    <w:rsid w:val="00AF16CA"/>
    <w:pPr>
      <w:tabs>
        <w:tab w:val="right" w:leader="dot" w:pos="9627"/>
      </w:tabs>
      <w:ind w:firstLine="0"/>
    </w:pPr>
  </w:style>
  <w:style w:type="paragraph" w:customStyle="1" w:styleId="ab">
    <w:name w:val="Рисунок"/>
    <w:basedOn w:val="a2"/>
    <w:next w:val="a2"/>
    <w:uiPriority w:val="2"/>
    <w:qFormat/>
    <w:rsid w:val="00AF16CA"/>
    <w:pPr>
      <w:keepNext/>
      <w:spacing w:before="120"/>
      <w:ind w:firstLine="0"/>
      <w:jc w:val="center"/>
    </w:pPr>
  </w:style>
  <w:style w:type="table" w:styleId="ac">
    <w:name w:val="Table Grid"/>
    <w:basedOn w:val="a4"/>
    <w:uiPriority w:val="39"/>
    <w:rsid w:val="00AF16CA"/>
    <w:pPr>
      <w:ind w:firstLine="709"/>
    </w:pPr>
    <w:rPr>
      <w:rFonts w:eastAsiaTheme="minorHAnsi" w:cstheme="minorBid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0">
    <w:name w:val="Bibliography"/>
    <w:basedOn w:val="a2"/>
    <w:link w:val="ad"/>
    <w:uiPriority w:val="2"/>
    <w:rsid w:val="002E2EDF"/>
    <w:pPr>
      <w:numPr>
        <w:numId w:val="40"/>
      </w:numPr>
      <w:tabs>
        <w:tab w:val="left" w:pos="425"/>
      </w:tabs>
      <w:ind w:left="568" w:hanging="284"/>
    </w:pPr>
    <w:rPr>
      <w:noProof/>
    </w:rPr>
  </w:style>
  <w:style w:type="character" w:customStyle="1" w:styleId="ad">
    <w:name w:val="Список литературы Знак"/>
    <w:basedOn w:val="a3"/>
    <w:link w:val="a0"/>
    <w:uiPriority w:val="2"/>
    <w:rsid w:val="002E2EDF"/>
    <w:rPr>
      <w:rFonts w:eastAsiaTheme="minorHAnsi" w:cstheme="minorBidi"/>
      <w:noProof/>
      <w:color w:val="000000" w:themeColor="text1"/>
      <w:sz w:val="28"/>
      <w:szCs w:val="28"/>
      <w:lang w:eastAsia="en-US"/>
    </w:rPr>
  </w:style>
  <w:style w:type="paragraph" w:customStyle="1" w:styleId="ae">
    <w:name w:val="Титул_ФИО преподавателя"/>
    <w:basedOn w:val="a2"/>
    <w:link w:val="af"/>
    <w:uiPriority w:val="3"/>
    <w:qFormat/>
    <w:rsid w:val="00AF16CA"/>
    <w:pPr>
      <w:tabs>
        <w:tab w:val="center" w:pos="7230"/>
        <w:tab w:val="left" w:pos="9214"/>
      </w:tabs>
      <w:spacing w:line="240" w:lineRule="auto"/>
      <w:ind w:left="4961" w:firstLine="2"/>
    </w:pPr>
    <w:rPr>
      <w:u w:val="single"/>
    </w:rPr>
  </w:style>
  <w:style w:type="paragraph" w:customStyle="1" w:styleId="af0">
    <w:name w:val="Титул_оценка преподавателя"/>
    <w:basedOn w:val="a2"/>
    <w:link w:val="af1"/>
    <w:uiPriority w:val="3"/>
    <w:qFormat/>
    <w:rsid w:val="00AF16CA"/>
    <w:pPr>
      <w:tabs>
        <w:tab w:val="center" w:pos="6096"/>
        <w:tab w:val="center" w:pos="7938"/>
        <w:tab w:val="left" w:pos="9214"/>
      </w:tabs>
      <w:spacing w:line="240" w:lineRule="auto"/>
      <w:ind w:left="4961" w:firstLine="2"/>
    </w:pPr>
    <w:rPr>
      <w:rFonts w:ascii="Segoe Script" w:hAnsi="Segoe Script"/>
      <w:u w:val="single"/>
    </w:rPr>
  </w:style>
  <w:style w:type="paragraph" w:customStyle="1" w:styleId="af2">
    <w:name w:val="Формула"/>
    <w:basedOn w:val="a2"/>
    <w:next w:val="a2"/>
    <w:link w:val="af3"/>
    <w:uiPriority w:val="1"/>
    <w:qFormat/>
    <w:rsid w:val="00AF16CA"/>
    <w:pPr>
      <w:tabs>
        <w:tab w:val="center" w:pos="5103"/>
        <w:tab w:val="left" w:pos="9072"/>
      </w:tabs>
      <w:spacing w:before="120" w:after="120"/>
      <w:ind w:firstLine="0"/>
      <w:jc w:val="center"/>
    </w:pPr>
    <w:rPr>
      <w:lang w:eastAsia="ru-RU"/>
    </w:rPr>
  </w:style>
  <w:style w:type="character" w:customStyle="1" w:styleId="af3">
    <w:name w:val="Формула Знак"/>
    <w:basedOn w:val="a3"/>
    <w:link w:val="af2"/>
    <w:uiPriority w:val="1"/>
    <w:rsid w:val="00AF16CA"/>
    <w:rPr>
      <w:rFonts w:eastAsiaTheme="minorHAnsi" w:cstheme="minorBidi"/>
      <w:color w:val="000000" w:themeColor="text1"/>
      <w:sz w:val="28"/>
      <w:szCs w:val="28"/>
    </w:rPr>
  </w:style>
  <w:style w:type="paragraph" w:customStyle="1" w:styleId="af4">
    <w:name w:val="Без отступа"/>
    <w:basedOn w:val="a2"/>
    <w:uiPriority w:val="1"/>
    <w:rsid w:val="00AF16CA"/>
    <w:pPr>
      <w:ind w:firstLine="0"/>
    </w:pPr>
    <w:rPr>
      <w:rFonts w:eastAsia="Times New Roman" w:cs="Times New Roman"/>
      <w:szCs w:val="20"/>
    </w:rPr>
  </w:style>
  <w:style w:type="paragraph" w:styleId="af5">
    <w:name w:val="header"/>
    <w:basedOn w:val="a2"/>
    <w:link w:val="af6"/>
    <w:uiPriority w:val="4"/>
    <w:unhideWhenUsed/>
    <w:rsid w:val="00AF16CA"/>
    <w:pPr>
      <w:tabs>
        <w:tab w:val="center" w:pos="4677"/>
        <w:tab w:val="right" w:pos="9355"/>
      </w:tabs>
      <w:spacing w:line="240" w:lineRule="auto"/>
    </w:pPr>
  </w:style>
  <w:style w:type="character" w:customStyle="1" w:styleId="af6">
    <w:name w:val="Верхний колонтитул Знак"/>
    <w:basedOn w:val="a3"/>
    <w:link w:val="af5"/>
    <w:uiPriority w:val="4"/>
    <w:rsid w:val="00AF16CA"/>
    <w:rPr>
      <w:rFonts w:eastAsiaTheme="minorHAnsi" w:cstheme="minorBidi"/>
      <w:color w:val="000000" w:themeColor="text1"/>
      <w:sz w:val="28"/>
      <w:szCs w:val="28"/>
      <w:lang w:eastAsia="en-US"/>
    </w:rPr>
  </w:style>
  <w:style w:type="paragraph" w:styleId="af7">
    <w:name w:val="footer"/>
    <w:basedOn w:val="a2"/>
    <w:link w:val="af8"/>
    <w:uiPriority w:val="99"/>
    <w:unhideWhenUsed/>
    <w:rsid w:val="00AF16CA"/>
    <w:pPr>
      <w:tabs>
        <w:tab w:val="center" w:pos="4677"/>
        <w:tab w:val="right" w:pos="9355"/>
      </w:tabs>
      <w:spacing w:line="240" w:lineRule="auto"/>
    </w:pPr>
  </w:style>
  <w:style w:type="paragraph" w:customStyle="1" w:styleId="af9">
    <w:name w:val="титул_обозначение практикума"/>
    <w:basedOn w:val="a2"/>
    <w:link w:val="afa"/>
    <w:uiPriority w:val="3"/>
    <w:qFormat/>
    <w:rsid w:val="00AF16CA"/>
    <w:pPr>
      <w:spacing w:after="360"/>
      <w:ind w:firstLine="0"/>
      <w:jc w:val="center"/>
    </w:pPr>
  </w:style>
  <w:style w:type="paragraph" w:customStyle="1" w:styleId="afb">
    <w:name w:val="Титул_название"/>
    <w:basedOn w:val="a2"/>
    <w:link w:val="afc"/>
    <w:uiPriority w:val="3"/>
    <w:qFormat/>
    <w:rsid w:val="00AF16CA"/>
    <w:pPr>
      <w:spacing w:after="480" w:line="276" w:lineRule="auto"/>
      <w:ind w:firstLine="0"/>
      <w:jc w:val="center"/>
    </w:pPr>
    <w:rPr>
      <w:b/>
    </w:rPr>
  </w:style>
  <w:style w:type="character" w:customStyle="1" w:styleId="afa">
    <w:name w:val="титул_обозначение практикума Знак"/>
    <w:basedOn w:val="a3"/>
    <w:link w:val="af9"/>
    <w:uiPriority w:val="3"/>
    <w:rsid w:val="00AF16CA"/>
    <w:rPr>
      <w:rFonts w:eastAsiaTheme="minorHAnsi" w:cstheme="minorBidi"/>
      <w:color w:val="000000" w:themeColor="text1"/>
      <w:sz w:val="28"/>
      <w:szCs w:val="28"/>
      <w:lang w:eastAsia="en-US"/>
    </w:rPr>
  </w:style>
  <w:style w:type="paragraph" w:customStyle="1" w:styleId="afd">
    <w:name w:val="Титул_ФИО студента"/>
    <w:basedOn w:val="a2"/>
    <w:link w:val="afe"/>
    <w:uiPriority w:val="3"/>
    <w:qFormat/>
    <w:rsid w:val="00AF16CA"/>
    <w:pPr>
      <w:spacing w:line="276" w:lineRule="auto"/>
      <w:ind w:firstLine="0"/>
      <w:jc w:val="center"/>
    </w:pPr>
  </w:style>
  <w:style w:type="character" w:customStyle="1" w:styleId="afc">
    <w:name w:val="Титул_название Знак"/>
    <w:basedOn w:val="a3"/>
    <w:link w:val="afb"/>
    <w:uiPriority w:val="3"/>
    <w:rsid w:val="00AF16CA"/>
    <w:rPr>
      <w:rFonts w:eastAsiaTheme="minorHAnsi" w:cstheme="minorBidi"/>
      <w:b/>
      <w:color w:val="000000" w:themeColor="text1"/>
      <w:sz w:val="28"/>
      <w:szCs w:val="28"/>
      <w:lang w:eastAsia="en-US"/>
    </w:rPr>
  </w:style>
  <w:style w:type="paragraph" w:customStyle="1" w:styleId="aff">
    <w:name w:val="Титул_курсовая работа"/>
    <w:basedOn w:val="a2"/>
    <w:link w:val="aff0"/>
    <w:uiPriority w:val="3"/>
    <w:qFormat/>
    <w:rsid w:val="00AF16CA"/>
    <w:pPr>
      <w:spacing w:before="120" w:line="276" w:lineRule="auto"/>
      <w:ind w:firstLine="0"/>
      <w:jc w:val="center"/>
    </w:pPr>
  </w:style>
  <w:style w:type="character" w:customStyle="1" w:styleId="afe">
    <w:name w:val="Титул_ФИО студента Знак"/>
    <w:basedOn w:val="a3"/>
    <w:link w:val="afd"/>
    <w:uiPriority w:val="3"/>
    <w:rsid w:val="00AF16CA"/>
    <w:rPr>
      <w:rFonts w:eastAsiaTheme="minorHAnsi" w:cstheme="minorBidi"/>
      <w:color w:val="000000" w:themeColor="text1"/>
      <w:sz w:val="28"/>
      <w:szCs w:val="28"/>
      <w:lang w:eastAsia="en-US"/>
    </w:rPr>
  </w:style>
  <w:style w:type="paragraph" w:customStyle="1" w:styleId="aff1">
    <w:name w:val="Титул_ФФ"/>
    <w:basedOn w:val="a2"/>
    <w:link w:val="aff2"/>
    <w:uiPriority w:val="3"/>
    <w:qFormat/>
    <w:rsid w:val="00AF16CA"/>
    <w:pPr>
      <w:spacing w:line="240" w:lineRule="auto"/>
      <w:ind w:firstLine="0"/>
      <w:jc w:val="center"/>
    </w:pPr>
  </w:style>
  <w:style w:type="character" w:customStyle="1" w:styleId="aff0">
    <w:name w:val="Титул_курсовая работа Знак"/>
    <w:basedOn w:val="a3"/>
    <w:link w:val="aff"/>
    <w:uiPriority w:val="3"/>
    <w:rsid w:val="00AF16CA"/>
    <w:rPr>
      <w:rFonts w:eastAsiaTheme="minorHAnsi" w:cstheme="minorBidi"/>
      <w:color w:val="000000" w:themeColor="text1"/>
      <w:sz w:val="28"/>
      <w:szCs w:val="28"/>
      <w:lang w:eastAsia="en-US"/>
    </w:rPr>
  </w:style>
  <w:style w:type="paragraph" w:customStyle="1" w:styleId="aff3">
    <w:name w:val="Титул_КОФ"/>
    <w:basedOn w:val="a2"/>
    <w:link w:val="aff4"/>
    <w:uiPriority w:val="3"/>
    <w:qFormat/>
    <w:rsid w:val="00AF16CA"/>
    <w:pPr>
      <w:spacing w:after="480" w:line="240" w:lineRule="auto"/>
      <w:ind w:firstLine="0"/>
      <w:jc w:val="center"/>
    </w:pPr>
  </w:style>
  <w:style w:type="character" w:customStyle="1" w:styleId="aff2">
    <w:name w:val="Титул_ФФ Знак"/>
    <w:basedOn w:val="a3"/>
    <w:link w:val="aff1"/>
    <w:uiPriority w:val="3"/>
    <w:rsid w:val="00AF16CA"/>
    <w:rPr>
      <w:rFonts w:eastAsiaTheme="minorHAnsi" w:cstheme="minorBidi"/>
      <w:color w:val="000000" w:themeColor="text1"/>
      <w:sz w:val="28"/>
      <w:szCs w:val="28"/>
      <w:lang w:eastAsia="en-US"/>
    </w:rPr>
  </w:style>
  <w:style w:type="paragraph" w:customStyle="1" w:styleId="aff5">
    <w:name w:val="Титул_МинОБР"/>
    <w:basedOn w:val="a2"/>
    <w:link w:val="aff6"/>
    <w:uiPriority w:val="3"/>
    <w:qFormat/>
    <w:rsid w:val="00AF16CA"/>
    <w:pPr>
      <w:spacing w:before="120" w:after="120" w:line="276" w:lineRule="auto"/>
      <w:ind w:firstLine="0"/>
      <w:jc w:val="center"/>
    </w:pPr>
    <w:rPr>
      <w:sz w:val="24"/>
      <w:szCs w:val="24"/>
    </w:rPr>
  </w:style>
  <w:style w:type="character" w:customStyle="1" w:styleId="aff4">
    <w:name w:val="Титул_КОФ Знак"/>
    <w:basedOn w:val="a3"/>
    <w:link w:val="aff3"/>
    <w:uiPriority w:val="3"/>
    <w:rsid w:val="00AF16CA"/>
    <w:rPr>
      <w:rFonts w:eastAsiaTheme="minorHAnsi" w:cstheme="minorBidi"/>
      <w:color w:val="000000" w:themeColor="text1"/>
      <w:sz w:val="28"/>
      <w:szCs w:val="28"/>
      <w:lang w:eastAsia="en-US"/>
    </w:rPr>
  </w:style>
  <w:style w:type="paragraph" w:customStyle="1" w:styleId="aff7">
    <w:name w:val="Титул_НГУ"/>
    <w:basedOn w:val="a2"/>
    <w:link w:val="aff8"/>
    <w:uiPriority w:val="3"/>
    <w:qFormat/>
    <w:rsid w:val="00AF16CA"/>
    <w:pPr>
      <w:spacing w:before="120" w:after="120" w:line="276" w:lineRule="auto"/>
      <w:ind w:firstLine="0"/>
      <w:jc w:val="center"/>
    </w:pPr>
    <w:rPr>
      <w:sz w:val="24"/>
      <w:szCs w:val="24"/>
    </w:rPr>
  </w:style>
  <w:style w:type="character" w:customStyle="1" w:styleId="aff6">
    <w:name w:val="Титул_МинОБР Знак"/>
    <w:basedOn w:val="a3"/>
    <w:link w:val="aff5"/>
    <w:uiPriority w:val="3"/>
    <w:rsid w:val="00AF16CA"/>
    <w:rPr>
      <w:rFonts w:eastAsiaTheme="minorHAnsi" w:cstheme="minorBidi"/>
      <w:color w:val="000000" w:themeColor="text1"/>
      <w:sz w:val="24"/>
      <w:szCs w:val="24"/>
      <w:lang w:eastAsia="en-US"/>
    </w:rPr>
  </w:style>
  <w:style w:type="character" w:customStyle="1" w:styleId="af">
    <w:name w:val="Титул_ФИО преподавателя Знак"/>
    <w:basedOn w:val="a3"/>
    <w:link w:val="ae"/>
    <w:uiPriority w:val="3"/>
    <w:rsid w:val="00AF16CA"/>
    <w:rPr>
      <w:rFonts w:eastAsiaTheme="minorHAnsi" w:cstheme="minorBidi"/>
      <w:color w:val="000000" w:themeColor="text1"/>
      <w:sz w:val="28"/>
      <w:szCs w:val="28"/>
      <w:u w:val="single"/>
      <w:lang w:eastAsia="en-US"/>
    </w:rPr>
  </w:style>
  <w:style w:type="character" w:customStyle="1" w:styleId="aff8">
    <w:name w:val="Титул_НГУ Знак"/>
    <w:basedOn w:val="a3"/>
    <w:link w:val="aff7"/>
    <w:uiPriority w:val="3"/>
    <w:rsid w:val="00AF16CA"/>
    <w:rPr>
      <w:rFonts w:eastAsiaTheme="minorHAnsi" w:cstheme="minorBidi"/>
      <w:color w:val="000000" w:themeColor="text1"/>
      <w:sz w:val="24"/>
      <w:szCs w:val="24"/>
      <w:lang w:eastAsia="en-US"/>
    </w:rPr>
  </w:style>
  <w:style w:type="paragraph" w:customStyle="1" w:styleId="aff9">
    <w:name w:val="Титул_дата оценки"/>
    <w:basedOn w:val="a2"/>
    <w:link w:val="affa"/>
    <w:uiPriority w:val="3"/>
    <w:qFormat/>
    <w:rsid w:val="00AF16CA"/>
    <w:pPr>
      <w:tabs>
        <w:tab w:val="center" w:pos="5529"/>
        <w:tab w:val="left" w:pos="5954"/>
        <w:tab w:val="center" w:pos="7230"/>
        <w:tab w:val="left" w:pos="8364"/>
      </w:tabs>
      <w:spacing w:line="240" w:lineRule="auto"/>
      <w:ind w:left="4961" w:firstLine="0"/>
    </w:pPr>
  </w:style>
  <w:style w:type="character" w:customStyle="1" w:styleId="af1">
    <w:name w:val="Титул_оценка преподавателя Знак"/>
    <w:basedOn w:val="a3"/>
    <w:link w:val="af0"/>
    <w:uiPriority w:val="3"/>
    <w:rsid w:val="00AF16CA"/>
    <w:rPr>
      <w:rFonts w:ascii="Segoe Script" w:eastAsiaTheme="minorHAnsi" w:hAnsi="Segoe Script" w:cstheme="minorBidi"/>
      <w:color w:val="000000" w:themeColor="text1"/>
      <w:sz w:val="28"/>
      <w:szCs w:val="28"/>
      <w:u w:val="single"/>
      <w:lang w:eastAsia="en-US"/>
    </w:rPr>
  </w:style>
  <w:style w:type="paragraph" w:customStyle="1" w:styleId="affb">
    <w:name w:val="Титул_статус"/>
    <w:basedOn w:val="a2"/>
    <w:link w:val="affc"/>
    <w:uiPriority w:val="3"/>
    <w:qFormat/>
    <w:rsid w:val="00AF16CA"/>
    <w:pPr>
      <w:spacing w:before="240" w:after="120"/>
      <w:ind w:left="4961" w:firstLine="0"/>
    </w:pPr>
    <w:rPr>
      <w:b/>
    </w:rPr>
  </w:style>
  <w:style w:type="character" w:customStyle="1" w:styleId="affa">
    <w:name w:val="Титул_дата оценки Знак"/>
    <w:basedOn w:val="a3"/>
    <w:link w:val="aff9"/>
    <w:uiPriority w:val="3"/>
    <w:rsid w:val="00AF16CA"/>
    <w:rPr>
      <w:rFonts w:eastAsiaTheme="minorHAnsi" w:cstheme="minorBidi"/>
      <w:color w:val="000000" w:themeColor="text1"/>
      <w:sz w:val="28"/>
      <w:szCs w:val="28"/>
      <w:lang w:eastAsia="en-US"/>
    </w:rPr>
  </w:style>
  <w:style w:type="paragraph" w:customStyle="1" w:styleId="affd">
    <w:name w:val="Титул_заголовок оценки"/>
    <w:basedOn w:val="a2"/>
    <w:link w:val="affe"/>
    <w:uiPriority w:val="3"/>
    <w:qFormat/>
    <w:rsid w:val="00AF16CA"/>
    <w:pPr>
      <w:spacing w:line="240" w:lineRule="auto"/>
      <w:ind w:left="4961" w:firstLine="0"/>
    </w:pPr>
  </w:style>
  <w:style w:type="character" w:customStyle="1" w:styleId="affc">
    <w:name w:val="Титул_статус Знак"/>
    <w:basedOn w:val="a3"/>
    <w:link w:val="affb"/>
    <w:uiPriority w:val="3"/>
    <w:rsid w:val="00AF16CA"/>
    <w:rPr>
      <w:rFonts w:eastAsiaTheme="minorHAnsi" w:cstheme="minorBidi"/>
      <w:b/>
      <w:color w:val="000000" w:themeColor="text1"/>
      <w:sz w:val="28"/>
      <w:szCs w:val="28"/>
      <w:lang w:eastAsia="en-US"/>
    </w:rPr>
  </w:style>
  <w:style w:type="paragraph" w:customStyle="1" w:styleId="afff">
    <w:name w:val="Титул_текст рекомендации"/>
    <w:basedOn w:val="a2"/>
    <w:link w:val="afff0"/>
    <w:uiPriority w:val="3"/>
    <w:qFormat/>
    <w:rsid w:val="00AF16CA"/>
    <w:pPr>
      <w:spacing w:line="240" w:lineRule="auto"/>
      <w:ind w:firstLine="0"/>
    </w:pPr>
    <w:rPr>
      <w:i/>
    </w:rPr>
  </w:style>
  <w:style w:type="character" w:customStyle="1" w:styleId="affe">
    <w:name w:val="Титул_заголовок оценки Знак"/>
    <w:basedOn w:val="a3"/>
    <w:link w:val="affd"/>
    <w:uiPriority w:val="3"/>
    <w:rsid w:val="00AF16CA"/>
    <w:rPr>
      <w:rFonts w:eastAsiaTheme="minorHAnsi" w:cstheme="minorBidi"/>
      <w:color w:val="000000" w:themeColor="text1"/>
      <w:sz w:val="28"/>
      <w:szCs w:val="28"/>
      <w:lang w:eastAsia="en-US"/>
    </w:rPr>
  </w:style>
  <w:style w:type="paragraph" w:customStyle="1" w:styleId="afff1">
    <w:name w:val="Титул_подпись под рекомендацией"/>
    <w:basedOn w:val="a2"/>
    <w:link w:val="afff2"/>
    <w:uiPriority w:val="3"/>
    <w:qFormat/>
    <w:rsid w:val="00AF16CA"/>
    <w:pPr>
      <w:tabs>
        <w:tab w:val="center" w:pos="4962"/>
        <w:tab w:val="center" w:pos="7230"/>
      </w:tabs>
      <w:spacing w:line="240" w:lineRule="auto"/>
      <w:ind w:firstLine="0"/>
    </w:pPr>
    <w:rPr>
      <w:i/>
    </w:rPr>
  </w:style>
  <w:style w:type="character" w:customStyle="1" w:styleId="afff0">
    <w:name w:val="Титул_текст рекомендации Знак"/>
    <w:basedOn w:val="a3"/>
    <w:link w:val="afff"/>
    <w:uiPriority w:val="3"/>
    <w:rsid w:val="00AF16CA"/>
    <w:rPr>
      <w:rFonts w:eastAsiaTheme="minorHAnsi" w:cstheme="minorBidi"/>
      <w:i/>
      <w:color w:val="000000" w:themeColor="text1"/>
      <w:sz w:val="28"/>
      <w:szCs w:val="28"/>
      <w:lang w:eastAsia="en-US"/>
    </w:rPr>
  </w:style>
  <w:style w:type="character" w:customStyle="1" w:styleId="afff2">
    <w:name w:val="Титул_подпись под рекомендацией Знак"/>
    <w:basedOn w:val="a3"/>
    <w:link w:val="afff1"/>
    <w:uiPriority w:val="3"/>
    <w:rsid w:val="00AF16CA"/>
    <w:rPr>
      <w:rFonts w:eastAsiaTheme="minorHAnsi" w:cstheme="minorBidi"/>
      <w:i/>
      <w:color w:val="000000" w:themeColor="text1"/>
      <w:sz w:val="28"/>
      <w:szCs w:val="28"/>
      <w:lang w:eastAsia="en-US"/>
    </w:rPr>
  </w:style>
  <w:style w:type="paragraph" w:customStyle="1" w:styleId="afff3">
    <w:name w:val="Аннотация_заглавие"/>
    <w:basedOn w:val="a2"/>
    <w:link w:val="afff4"/>
    <w:uiPriority w:val="3"/>
    <w:qFormat/>
    <w:rsid w:val="00AF16CA"/>
    <w:pPr>
      <w:spacing w:before="120" w:after="120"/>
      <w:ind w:firstLine="0"/>
    </w:pPr>
    <w:rPr>
      <w:b/>
    </w:rPr>
  </w:style>
  <w:style w:type="paragraph" w:customStyle="1" w:styleId="a">
    <w:name w:val="Список нумерованный"/>
    <w:basedOn w:val="a2"/>
    <w:link w:val="afff5"/>
    <w:uiPriority w:val="1"/>
    <w:qFormat/>
    <w:rsid w:val="00AF16CA"/>
    <w:pPr>
      <w:numPr>
        <w:numId w:val="41"/>
      </w:numPr>
      <w:contextualSpacing/>
    </w:pPr>
    <w:rPr>
      <w:lang w:eastAsia="ru-RU"/>
    </w:rPr>
  </w:style>
  <w:style w:type="character" w:customStyle="1" w:styleId="afff4">
    <w:name w:val="Аннотация_заглавие Знак"/>
    <w:basedOn w:val="a3"/>
    <w:link w:val="afff3"/>
    <w:uiPriority w:val="3"/>
    <w:rsid w:val="00AF16CA"/>
    <w:rPr>
      <w:rFonts w:eastAsiaTheme="minorHAnsi" w:cstheme="minorBidi"/>
      <w:b/>
      <w:color w:val="000000" w:themeColor="text1"/>
      <w:sz w:val="28"/>
      <w:szCs w:val="28"/>
      <w:lang w:eastAsia="en-US"/>
    </w:rPr>
  </w:style>
  <w:style w:type="character" w:customStyle="1" w:styleId="afff5">
    <w:name w:val="Список нумерованный Знак"/>
    <w:basedOn w:val="a3"/>
    <w:link w:val="a"/>
    <w:uiPriority w:val="1"/>
    <w:rsid w:val="00AF16CA"/>
    <w:rPr>
      <w:rFonts w:eastAsiaTheme="minorHAnsi" w:cstheme="minorBidi"/>
      <w:color w:val="000000" w:themeColor="text1"/>
      <w:sz w:val="28"/>
      <w:szCs w:val="28"/>
    </w:rPr>
  </w:style>
  <w:style w:type="paragraph" w:styleId="21">
    <w:name w:val="toc 2"/>
    <w:basedOn w:val="a2"/>
    <w:next w:val="a2"/>
    <w:autoRedefine/>
    <w:uiPriority w:val="39"/>
    <w:unhideWhenUsed/>
    <w:rsid w:val="00AF16CA"/>
    <w:pPr>
      <w:spacing w:after="100"/>
      <w:ind w:left="280"/>
    </w:pPr>
  </w:style>
  <w:style w:type="paragraph" w:styleId="afff6">
    <w:name w:val="Balloon Text"/>
    <w:basedOn w:val="a2"/>
    <w:link w:val="afff7"/>
    <w:semiHidden/>
    <w:unhideWhenUsed/>
    <w:rsid w:val="00AF16CA"/>
    <w:pPr>
      <w:spacing w:line="240" w:lineRule="auto"/>
    </w:pPr>
    <w:rPr>
      <w:rFonts w:ascii="Tahoma" w:hAnsi="Tahoma" w:cs="Tahoma"/>
      <w:sz w:val="16"/>
      <w:szCs w:val="16"/>
    </w:rPr>
  </w:style>
  <w:style w:type="character" w:customStyle="1" w:styleId="afff7">
    <w:name w:val="Текст выноски Знак"/>
    <w:basedOn w:val="a3"/>
    <w:link w:val="afff6"/>
    <w:semiHidden/>
    <w:rsid w:val="00AF16CA"/>
    <w:rPr>
      <w:rFonts w:ascii="Tahoma" w:eastAsiaTheme="minorHAnsi" w:hAnsi="Tahoma" w:cs="Tahoma"/>
      <w:color w:val="000000" w:themeColor="text1"/>
      <w:sz w:val="16"/>
      <w:szCs w:val="16"/>
      <w:lang w:eastAsia="en-US"/>
    </w:rPr>
  </w:style>
  <w:style w:type="paragraph" w:customStyle="1" w:styleId="a1">
    <w:name w:val="Заголовок Приложения"/>
    <w:basedOn w:val="1"/>
    <w:uiPriority w:val="2"/>
    <w:rsid w:val="00253786"/>
    <w:pPr>
      <w:numPr>
        <w:numId w:val="42"/>
      </w:numPr>
      <w:ind w:left="0" w:firstLine="0"/>
    </w:pPr>
    <w:rPr>
      <w:rFonts w:cs="Times New Roman"/>
      <w:szCs w:val="20"/>
    </w:rPr>
  </w:style>
  <w:style w:type="character" w:customStyle="1" w:styleId="af8">
    <w:name w:val="Нижний колонтитул Знак"/>
    <w:basedOn w:val="a3"/>
    <w:link w:val="af7"/>
    <w:uiPriority w:val="99"/>
    <w:rsid w:val="00AF16CA"/>
    <w:rPr>
      <w:rFonts w:eastAsiaTheme="minorHAnsi" w:cstheme="minorBidi"/>
      <w:color w:val="000000" w:themeColor="text1"/>
      <w:sz w:val="28"/>
      <w:szCs w:val="28"/>
      <w:lang w:eastAsia="en-US"/>
    </w:rPr>
  </w:style>
  <w:style w:type="paragraph" w:styleId="afff8">
    <w:name w:val="endnote text"/>
    <w:basedOn w:val="a2"/>
    <w:link w:val="afff9"/>
    <w:semiHidden/>
    <w:unhideWhenUsed/>
    <w:rsid w:val="00AF16CA"/>
    <w:pPr>
      <w:spacing w:line="240" w:lineRule="auto"/>
    </w:pPr>
    <w:rPr>
      <w:sz w:val="20"/>
      <w:szCs w:val="20"/>
    </w:rPr>
  </w:style>
  <w:style w:type="character" w:customStyle="1" w:styleId="afff9">
    <w:name w:val="Текст концевой сноски Знак"/>
    <w:basedOn w:val="a3"/>
    <w:link w:val="afff8"/>
    <w:semiHidden/>
    <w:rsid w:val="00AF16CA"/>
    <w:rPr>
      <w:rFonts w:eastAsiaTheme="minorHAnsi" w:cstheme="minorBidi"/>
      <w:color w:val="000000" w:themeColor="text1"/>
      <w:lang w:eastAsia="en-US"/>
    </w:rPr>
  </w:style>
  <w:style w:type="character" w:styleId="afffa">
    <w:name w:val="endnote reference"/>
    <w:basedOn w:val="a3"/>
    <w:semiHidden/>
    <w:unhideWhenUsed/>
    <w:rsid w:val="00AF16CA"/>
    <w:rPr>
      <w:vertAlign w:val="superscript"/>
    </w:rPr>
  </w:style>
  <w:style w:type="character" w:customStyle="1" w:styleId="afffb">
    <w:name w:val="Курсив"/>
    <w:basedOn w:val="a3"/>
    <w:qFormat/>
    <w:rsid w:val="00AF16CA"/>
    <w:rPr>
      <w:i/>
    </w:rPr>
  </w:style>
  <w:style w:type="character" w:customStyle="1" w:styleId="afffc">
    <w:name w:val="Полужирный"/>
    <w:basedOn w:val="a3"/>
    <w:qFormat/>
    <w:rsid w:val="00AF16CA"/>
    <w:rPr>
      <w:b/>
    </w:rPr>
  </w:style>
  <w:style w:type="character" w:customStyle="1" w:styleId="afffd">
    <w:name w:val="Полужирный курсив"/>
    <w:basedOn w:val="a3"/>
    <w:qFormat/>
    <w:rsid w:val="00AF16CA"/>
    <w:rPr>
      <w:b/>
      <w:i/>
    </w:rPr>
  </w:style>
  <w:style w:type="character" w:customStyle="1" w:styleId="afffe">
    <w:name w:val="Подчеркнутый"/>
    <w:basedOn w:val="a3"/>
    <w:qFormat/>
    <w:rsid w:val="00AF16CA"/>
    <w:rPr>
      <w:u w:val="single"/>
    </w:rPr>
  </w:style>
  <w:style w:type="character" w:customStyle="1" w:styleId="affff">
    <w:name w:val="Курсив подчеркнутый"/>
    <w:basedOn w:val="afffb"/>
    <w:qFormat/>
    <w:rsid w:val="00AF16CA"/>
    <w:rPr>
      <w:i/>
      <w:u w:val="single"/>
    </w:rPr>
  </w:style>
  <w:style w:type="character" w:customStyle="1" w:styleId="affff0">
    <w:name w:val="Полужирный подчёркнутый"/>
    <w:basedOn w:val="afffc"/>
    <w:qFormat/>
    <w:rsid w:val="00AF16CA"/>
    <w:rPr>
      <w:b/>
      <w:u w:val="single"/>
    </w:rPr>
  </w:style>
  <w:style w:type="character" w:customStyle="1" w:styleId="affff1">
    <w:name w:val="Полужирный курсив подчеркнутый"/>
    <w:basedOn w:val="afffd"/>
    <w:qFormat/>
    <w:rsid w:val="00AF16CA"/>
    <w:rPr>
      <w:b/>
      <w:i/>
      <w:u w:val="single"/>
    </w:rPr>
  </w:style>
  <w:style w:type="character" w:customStyle="1" w:styleId="affff2">
    <w:name w:val="Подстрочный"/>
    <w:basedOn w:val="a3"/>
    <w:qFormat/>
    <w:rsid w:val="00AF16CA"/>
    <w:rPr>
      <w:vertAlign w:val="subscript"/>
    </w:rPr>
  </w:style>
  <w:style w:type="character" w:customStyle="1" w:styleId="affff3">
    <w:name w:val="Надстрочный"/>
    <w:basedOn w:val="a3"/>
    <w:qFormat/>
    <w:rsid w:val="00AF16CA"/>
    <w:rPr>
      <w:vertAlign w:val="superscript"/>
    </w:rPr>
  </w:style>
  <w:style w:type="character" w:customStyle="1" w:styleId="affff4">
    <w:name w:val="Подстрочный курсив"/>
    <w:basedOn w:val="affff2"/>
    <w:qFormat/>
    <w:rsid w:val="00AF16CA"/>
    <w:rPr>
      <w:i/>
      <w:vertAlign w:val="subscript"/>
    </w:rPr>
  </w:style>
  <w:style w:type="character" w:customStyle="1" w:styleId="affff5">
    <w:name w:val="Надстрочный курсив"/>
    <w:basedOn w:val="affff3"/>
    <w:qFormat/>
    <w:rsid w:val="00AF16CA"/>
    <w:rPr>
      <w:i/>
      <w:vertAlign w:val="superscript"/>
    </w:rPr>
  </w:style>
  <w:style w:type="paragraph" w:customStyle="1" w:styleId="affff6">
    <w:name w:val="Элемент таблицы"/>
    <w:basedOn w:val="a2"/>
    <w:uiPriority w:val="1"/>
    <w:qFormat/>
    <w:rsid w:val="00AF16CA"/>
    <w:pPr>
      <w:spacing w:before="60" w:after="60" w:line="240" w:lineRule="auto"/>
      <w:ind w:firstLine="0"/>
      <w:jc w:val="center"/>
    </w:pPr>
    <w:rPr>
      <w:rFonts w:eastAsia="Times New Roman"/>
      <w:iCs/>
      <w:sz w:val="24"/>
      <w:lang w:eastAsia="ru-RU"/>
    </w:rPr>
  </w:style>
  <w:style w:type="character" w:customStyle="1" w:styleId="affff7">
    <w:name w:val="Основной шрифт"/>
    <w:basedOn w:val="a3"/>
    <w:qFormat/>
    <w:rsid w:val="005322DF"/>
  </w:style>
  <w:style w:type="paragraph" w:styleId="affff8">
    <w:name w:val="List Paragraph"/>
    <w:basedOn w:val="a2"/>
    <w:uiPriority w:val="34"/>
    <w:qFormat/>
    <w:rsid w:val="00850C8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963280">
      <w:bodyDiv w:val="1"/>
      <w:marLeft w:val="0"/>
      <w:marRight w:val="0"/>
      <w:marTop w:val="0"/>
      <w:marBottom w:val="0"/>
      <w:divBdr>
        <w:top w:val="none" w:sz="0" w:space="0" w:color="auto"/>
        <w:left w:val="none" w:sz="0" w:space="0" w:color="auto"/>
        <w:bottom w:val="none" w:sz="0" w:space="0" w:color="auto"/>
        <w:right w:val="none" w:sz="0" w:space="0" w:color="auto"/>
      </w:divBdr>
    </w:div>
    <w:div w:id="34474462">
      <w:bodyDiv w:val="1"/>
      <w:marLeft w:val="0"/>
      <w:marRight w:val="0"/>
      <w:marTop w:val="0"/>
      <w:marBottom w:val="0"/>
      <w:divBdr>
        <w:top w:val="none" w:sz="0" w:space="0" w:color="auto"/>
        <w:left w:val="none" w:sz="0" w:space="0" w:color="auto"/>
        <w:bottom w:val="none" w:sz="0" w:space="0" w:color="auto"/>
        <w:right w:val="none" w:sz="0" w:space="0" w:color="auto"/>
      </w:divBdr>
      <w:divsChild>
        <w:div w:id="408842895">
          <w:marLeft w:val="0"/>
          <w:marRight w:val="0"/>
          <w:marTop w:val="0"/>
          <w:marBottom w:val="0"/>
          <w:divBdr>
            <w:top w:val="none" w:sz="0" w:space="0" w:color="auto"/>
            <w:left w:val="none" w:sz="0" w:space="0" w:color="auto"/>
            <w:bottom w:val="none" w:sz="0" w:space="0" w:color="auto"/>
            <w:right w:val="none" w:sz="0" w:space="0" w:color="auto"/>
          </w:divBdr>
          <w:divsChild>
            <w:div w:id="1406338372">
              <w:marLeft w:val="0"/>
              <w:marRight w:val="0"/>
              <w:marTop w:val="0"/>
              <w:marBottom w:val="315"/>
              <w:divBdr>
                <w:top w:val="none" w:sz="0" w:space="0" w:color="auto"/>
                <w:left w:val="none" w:sz="0" w:space="0" w:color="auto"/>
                <w:bottom w:val="none" w:sz="0" w:space="0" w:color="auto"/>
                <w:right w:val="none" w:sz="0" w:space="0" w:color="auto"/>
              </w:divBdr>
            </w:div>
          </w:divsChild>
        </w:div>
        <w:div w:id="826896077">
          <w:marLeft w:val="0"/>
          <w:marRight w:val="0"/>
          <w:marTop w:val="0"/>
          <w:marBottom w:val="0"/>
          <w:divBdr>
            <w:top w:val="none" w:sz="0" w:space="0" w:color="auto"/>
            <w:left w:val="none" w:sz="0" w:space="0" w:color="auto"/>
            <w:bottom w:val="none" w:sz="0" w:space="0" w:color="auto"/>
            <w:right w:val="none" w:sz="0" w:space="0" w:color="auto"/>
          </w:divBdr>
          <w:divsChild>
            <w:div w:id="1047801144">
              <w:marLeft w:val="0"/>
              <w:marRight w:val="0"/>
              <w:marTop w:val="60"/>
              <w:marBottom w:val="0"/>
              <w:divBdr>
                <w:top w:val="none" w:sz="0" w:space="0" w:color="auto"/>
                <w:left w:val="none" w:sz="0" w:space="0" w:color="auto"/>
                <w:bottom w:val="none" w:sz="0" w:space="0" w:color="auto"/>
                <w:right w:val="none" w:sz="0" w:space="0" w:color="auto"/>
              </w:divBdr>
              <w:divsChild>
                <w:div w:id="334967219">
                  <w:marLeft w:val="0"/>
                  <w:marRight w:val="0"/>
                  <w:marTop w:val="0"/>
                  <w:marBottom w:val="0"/>
                  <w:divBdr>
                    <w:top w:val="none" w:sz="0" w:space="0" w:color="auto"/>
                    <w:left w:val="none" w:sz="0" w:space="0" w:color="auto"/>
                    <w:bottom w:val="none" w:sz="0" w:space="0" w:color="auto"/>
                    <w:right w:val="none" w:sz="0" w:space="0" w:color="auto"/>
                  </w:divBdr>
                </w:div>
              </w:divsChild>
            </w:div>
            <w:div w:id="1539006242">
              <w:marLeft w:val="0"/>
              <w:marRight w:val="0"/>
              <w:marTop w:val="0"/>
              <w:marBottom w:val="315"/>
              <w:divBdr>
                <w:top w:val="none" w:sz="0" w:space="0" w:color="auto"/>
                <w:left w:val="none" w:sz="0" w:space="0" w:color="auto"/>
                <w:bottom w:val="none" w:sz="0" w:space="0" w:color="auto"/>
                <w:right w:val="none" w:sz="0" w:space="0" w:color="auto"/>
              </w:divBdr>
            </w:div>
          </w:divsChild>
        </w:div>
        <w:div w:id="2069373142">
          <w:marLeft w:val="0"/>
          <w:marRight w:val="0"/>
          <w:marTop w:val="0"/>
          <w:marBottom w:val="0"/>
          <w:divBdr>
            <w:top w:val="none" w:sz="0" w:space="0" w:color="auto"/>
            <w:left w:val="none" w:sz="0" w:space="0" w:color="auto"/>
            <w:bottom w:val="none" w:sz="0" w:space="0" w:color="auto"/>
            <w:right w:val="none" w:sz="0" w:space="0" w:color="auto"/>
          </w:divBdr>
          <w:divsChild>
            <w:div w:id="1314677133">
              <w:marLeft w:val="0"/>
              <w:marRight w:val="0"/>
              <w:marTop w:val="60"/>
              <w:marBottom w:val="0"/>
              <w:divBdr>
                <w:top w:val="none" w:sz="0" w:space="0" w:color="auto"/>
                <w:left w:val="none" w:sz="0" w:space="0" w:color="auto"/>
                <w:bottom w:val="none" w:sz="0" w:space="0" w:color="auto"/>
                <w:right w:val="none" w:sz="0" w:space="0" w:color="auto"/>
              </w:divBdr>
              <w:divsChild>
                <w:div w:id="1742865677">
                  <w:marLeft w:val="0"/>
                  <w:marRight w:val="0"/>
                  <w:marTop w:val="0"/>
                  <w:marBottom w:val="0"/>
                  <w:divBdr>
                    <w:top w:val="none" w:sz="0" w:space="0" w:color="auto"/>
                    <w:left w:val="none" w:sz="0" w:space="0" w:color="auto"/>
                    <w:bottom w:val="none" w:sz="0" w:space="0" w:color="auto"/>
                    <w:right w:val="none" w:sz="0" w:space="0" w:color="auto"/>
                  </w:divBdr>
                </w:div>
              </w:divsChild>
            </w:div>
            <w:div w:id="2106683666">
              <w:marLeft w:val="0"/>
              <w:marRight w:val="0"/>
              <w:marTop w:val="0"/>
              <w:marBottom w:val="315"/>
              <w:divBdr>
                <w:top w:val="none" w:sz="0" w:space="0" w:color="auto"/>
                <w:left w:val="none" w:sz="0" w:space="0" w:color="auto"/>
                <w:bottom w:val="none" w:sz="0" w:space="0" w:color="auto"/>
                <w:right w:val="none" w:sz="0" w:space="0" w:color="auto"/>
              </w:divBdr>
            </w:div>
          </w:divsChild>
        </w:div>
        <w:div w:id="1440835904">
          <w:marLeft w:val="0"/>
          <w:marRight w:val="0"/>
          <w:marTop w:val="0"/>
          <w:marBottom w:val="0"/>
          <w:divBdr>
            <w:top w:val="none" w:sz="0" w:space="0" w:color="auto"/>
            <w:left w:val="none" w:sz="0" w:space="0" w:color="auto"/>
            <w:bottom w:val="none" w:sz="0" w:space="0" w:color="auto"/>
            <w:right w:val="none" w:sz="0" w:space="0" w:color="auto"/>
          </w:divBdr>
          <w:divsChild>
            <w:div w:id="1708136029">
              <w:marLeft w:val="0"/>
              <w:marRight w:val="0"/>
              <w:marTop w:val="60"/>
              <w:marBottom w:val="0"/>
              <w:divBdr>
                <w:top w:val="none" w:sz="0" w:space="0" w:color="auto"/>
                <w:left w:val="none" w:sz="0" w:space="0" w:color="auto"/>
                <w:bottom w:val="none" w:sz="0" w:space="0" w:color="auto"/>
                <w:right w:val="none" w:sz="0" w:space="0" w:color="auto"/>
              </w:divBdr>
              <w:divsChild>
                <w:div w:id="899709499">
                  <w:marLeft w:val="0"/>
                  <w:marRight w:val="0"/>
                  <w:marTop w:val="0"/>
                  <w:marBottom w:val="0"/>
                  <w:divBdr>
                    <w:top w:val="none" w:sz="0" w:space="0" w:color="auto"/>
                    <w:left w:val="none" w:sz="0" w:space="0" w:color="auto"/>
                    <w:bottom w:val="none" w:sz="0" w:space="0" w:color="auto"/>
                    <w:right w:val="none" w:sz="0" w:space="0" w:color="auto"/>
                  </w:divBdr>
                </w:div>
              </w:divsChild>
            </w:div>
            <w:div w:id="11610317">
              <w:marLeft w:val="0"/>
              <w:marRight w:val="0"/>
              <w:marTop w:val="0"/>
              <w:marBottom w:val="315"/>
              <w:divBdr>
                <w:top w:val="none" w:sz="0" w:space="0" w:color="auto"/>
                <w:left w:val="none" w:sz="0" w:space="0" w:color="auto"/>
                <w:bottom w:val="none" w:sz="0" w:space="0" w:color="auto"/>
                <w:right w:val="none" w:sz="0" w:space="0" w:color="auto"/>
              </w:divBdr>
            </w:div>
          </w:divsChild>
        </w:div>
        <w:div w:id="2091415954">
          <w:marLeft w:val="0"/>
          <w:marRight w:val="0"/>
          <w:marTop w:val="0"/>
          <w:marBottom w:val="0"/>
          <w:divBdr>
            <w:top w:val="none" w:sz="0" w:space="0" w:color="auto"/>
            <w:left w:val="none" w:sz="0" w:space="0" w:color="auto"/>
            <w:bottom w:val="none" w:sz="0" w:space="0" w:color="auto"/>
            <w:right w:val="none" w:sz="0" w:space="0" w:color="auto"/>
          </w:divBdr>
          <w:divsChild>
            <w:div w:id="854687395">
              <w:marLeft w:val="0"/>
              <w:marRight w:val="0"/>
              <w:marTop w:val="60"/>
              <w:marBottom w:val="0"/>
              <w:divBdr>
                <w:top w:val="none" w:sz="0" w:space="0" w:color="auto"/>
                <w:left w:val="none" w:sz="0" w:space="0" w:color="auto"/>
                <w:bottom w:val="none" w:sz="0" w:space="0" w:color="auto"/>
                <w:right w:val="none" w:sz="0" w:space="0" w:color="auto"/>
              </w:divBdr>
              <w:divsChild>
                <w:div w:id="1426532226">
                  <w:marLeft w:val="0"/>
                  <w:marRight w:val="0"/>
                  <w:marTop w:val="0"/>
                  <w:marBottom w:val="0"/>
                  <w:divBdr>
                    <w:top w:val="none" w:sz="0" w:space="0" w:color="auto"/>
                    <w:left w:val="none" w:sz="0" w:space="0" w:color="auto"/>
                    <w:bottom w:val="none" w:sz="0" w:space="0" w:color="auto"/>
                    <w:right w:val="none" w:sz="0" w:space="0" w:color="auto"/>
                  </w:divBdr>
                </w:div>
              </w:divsChild>
            </w:div>
            <w:div w:id="1557160493">
              <w:marLeft w:val="0"/>
              <w:marRight w:val="0"/>
              <w:marTop w:val="0"/>
              <w:marBottom w:val="315"/>
              <w:divBdr>
                <w:top w:val="none" w:sz="0" w:space="0" w:color="auto"/>
                <w:left w:val="none" w:sz="0" w:space="0" w:color="auto"/>
                <w:bottom w:val="none" w:sz="0" w:space="0" w:color="auto"/>
                <w:right w:val="none" w:sz="0" w:space="0" w:color="auto"/>
              </w:divBdr>
            </w:div>
          </w:divsChild>
        </w:div>
      </w:divsChild>
    </w:div>
    <w:div w:id="46103954">
      <w:bodyDiv w:val="1"/>
      <w:marLeft w:val="0"/>
      <w:marRight w:val="0"/>
      <w:marTop w:val="0"/>
      <w:marBottom w:val="0"/>
      <w:divBdr>
        <w:top w:val="none" w:sz="0" w:space="0" w:color="auto"/>
        <w:left w:val="none" w:sz="0" w:space="0" w:color="auto"/>
        <w:bottom w:val="none" w:sz="0" w:space="0" w:color="auto"/>
        <w:right w:val="none" w:sz="0" w:space="0" w:color="auto"/>
      </w:divBdr>
    </w:div>
    <w:div w:id="150951627">
      <w:bodyDiv w:val="1"/>
      <w:marLeft w:val="0"/>
      <w:marRight w:val="0"/>
      <w:marTop w:val="0"/>
      <w:marBottom w:val="0"/>
      <w:divBdr>
        <w:top w:val="none" w:sz="0" w:space="0" w:color="auto"/>
        <w:left w:val="none" w:sz="0" w:space="0" w:color="auto"/>
        <w:bottom w:val="none" w:sz="0" w:space="0" w:color="auto"/>
        <w:right w:val="none" w:sz="0" w:space="0" w:color="auto"/>
      </w:divBdr>
    </w:div>
    <w:div w:id="154997456">
      <w:bodyDiv w:val="1"/>
      <w:marLeft w:val="0"/>
      <w:marRight w:val="0"/>
      <w:marTop w:val="0"/>
      <w:marBottom w:val="0"/>
      <w:divBdr>
        <w:top w:val="none" w:sz="0" w:space="0" w:color="auto"/>
        <w:left w:val="none" w:sz="0" w:space="0" w:color="auto"/>
        <w:bottom w:val="none" w:sz="0" w:space="0" w:color="auto"/>
        <w:right w:val="none" w:sz="0" w:space="0" w:color="auto"/>
      </w:divBdr>
    </w:div>
    <w:div w:id="327295286">
      <w:bodyDiv w:val="1"/>
      <w:marLeft w:val="0"/>
      <w:marRight w:val="0"/>
      <w:marTop w:val="0"/>
      <w:marBottom w:val="0"/>
      <w:divBdr>
        <w:top w:val="none" w:sz="0" w:space="0" w:color="auto"/>
        <w:left w:val="none" w:sz="0" w:space="0" w:color="auto"/>
        <w:bottom w:val="none" w:sz="0" w:space="0" w:color="auto"/>
        <w:right w:val="none" w:sz="0" w:space="0" w:color="auto"/>
      </w:divBdr>
    </w:div>
    <w:div w:id="353001180">
      <w:bodyDiv w:val="1"/>
      <w:marLeft w:val="0"/>
      <w:marRight w:val="0"/>
      <w:marTop w:val="0"/>
      <w:marBottom w:val="0"/>
      <w:divBdr>
        <w:top w:val="none" w:sz="0" w:space="0" w:color="auto"/>
        <w:left w:val="none" w:sz="0" w:space="0" w:color="auto"/>
        <w:bottom w:val="none" w:sz="0" w:space="0" w:color="auto"/>
        <w:right w:val="none" w:sz="0" w:space="0" w:color="auto"/>
      </w:divBdr>
      <w:divsChild>
        <w:div w:id="1243563217">
          <w:marLeft w:val="0"/>
          <w:marRight w:val="0"/>
          <w:marTop w:val="0"/>
          <w:marBottom w:val="0"/>
          <w:divBdr>
            <w:top w:val="none" w:sz="0" w:space="0" w:color="auto"/>
            <w:left w:val="none" w:sz="0" w:space="0" w:color="auto"/>
            <w:bottom w:val="none" w:sz="0" w:space="0" w:color="auto"/>
            <w:right w:val="none" w:sz="0" w:space="0" w:color="auto"/>
          </w:divBdr>
          <w:divsChild>
            <w:div w:id="1297642709">
              <w:marLeft w:val="0"/>
              <w:marRight w:val="0"/>
              <w:marTop w:val="0"/>
              <w:marBottom w:val="0"/>
              <w:divBdr>
                <w:top w:val="none" w:sz="0" w:space="0" w:color="auto"/>
                <w:left w:val="none" w:sz="0" w:space="0" w:color="auto"/>
                <w:bottom w:val="none" w:sz="0" w:space="0" w:color="auto"/>
                <w:right w:val="none" w:sz="0" w:space="0" w:color="auto"/>
              </w:divBdr>
              <w:divsChild>
                <w:div w:id="175161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342078">
          <w:marLeft w:val="0"/>
          <w:marRight w:val="0"/>
          <w:marTop w:val="0"/>
          <w:marBottom w:val="0"/>
          <w:divBdr>
            <w:top w:val="none" w:sz="0" w:space="0" w:color="auto"/>
            <w:left w:val="none" w:sz="0" w:space="0" w:color="auto"/>
            <w:bottom w:val="none" w:sz="0" w:space="0" w:color="auto"/>
            <w:right w:val="none" w:sz="0" w:space="0" w:color="auto"/>
          </w:divBdr>
          <w:divsChild>
            <w:div w:id="2135175671">
              <w:marLeft w:val="0"/>
              <w:marRight w:val="0"/>
              <w:marTop w:val="0"/>
              <w:marBottom w:val="0"/>
              <w:divBdr>
                <w:top w:val="none" w:sz="0" w:space="0" w:color="auto"/>
                <w:left w:val="none" w:sz="0" w:space="0" w:color="auto"/>
                <w:bottom w:val="none" w:sz="0" w:space="0" w:color="auto"/>
                <w:right w:val="none" w:sz="0" w:space="0" w:color="auto"/>
              </w:divBdr>
              <w:divsChild>
                <w:div w:id="361437960">
                  <w:marLeft w:val="0"/>
                  <w:marRight w:val="0"/>
                  <w:marTop w:val="0"/>
                  <w:marBottom w:val="0"/>
                  <w:divBdr>
                    <w:top w:val="none" w:sz="0" w:space="0" w:color="auto"/>
                    <w:left w:val="none" w:sz="0" w:space="0" w:color="auto"/>
                    <w:bottom w:val="none" w:sz="0" w:space="0" w:color="auto"/>
                    <w:right w:val="none" w:sz="0" w:space="0" w:color="auto"/>
                  </w:divBdr>
                  <w:divsChild>
                    <w:div w:id="1342509905">
                      <w:marLeft w:val="0"/>
                      <w:marRight w:val="0"/>
                      <w:marTop w:val="90"/>
                      <w:marBottom w:val="0"/>
                      <w:divBdr>
                        <w:top w:val="none" w:sz="0" w:space="0" w:color="auto"/>
                        <w:left w:val="none" w:sz="0" w:space="0" w:color="auto"/>
                        <w:bottom w:val="none" w:sz="0" w:space="0" w:color="auto"/>
                        <w:right w:val="none" w:sz="0" w:space="0" w:color="auto"/>
                      </w:divBdr>
                      <w:divsChild>
                        <w:div w:id="136725771">
                          <w:marLeft w:val="0"/>
                          <w:marRight w:val="0"/>
                          <w:marTop w:val="0"/>
                          <w:marBottom w:val="405"/>
                          <w:divBdr>
                            <w:top w:val="none" w:sz="0" w:space="0" w:color="auto"/>
                            <w:left w:val="none" w:sz="0" w:space="0" w:color="auto"/>
                            <w:bottom w:val="none" w:sz="0" w:space="0" w:color="auto"/>
                            <w:right w:val="none" w:sz="0" w:space="0" w:color="auto"/>
                          </w:divBdr>
                          <w:divsChild>
                            <w:div w:id="2113813512">
                              <w:marLeft w:val="0"/>
                              <w:marRight w:val="0"/>
                              <w:marTop w:val="0"/>
                              <w:marBottom w:val="0"/>
                              <w:divBdr>
                                <w:top w:val="none" w:sz="0" w:space="0" w:color="auto"/>
                                <w:left w:val="none" w:sz="0" w:space="0" w:color="auto"/>
                                <w:bottom w:val="none" w:sz="0" w:space="0" w:color="auto"/>
                                <w:right w:val="none" w:sz="0" w:space="0" w:color="auto"/>
                              </w:divBdr>
                              <w:divsChild>
                                <w:div w:id="480662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12703109">
      <w:bodyDiv w:val="1"/>
      <w:marLeft w:val="0"/>
      <w:marRight w:val="0"/>
      <w:marTop w:val="0"/>
      <w:marBottom w:val="0"/>
      <w:divBdr>
        <w:top w:val="none" w:sz="0" w:space="0" w:color="auto"/>
        <w:left w:val="none" w:sz="0" w:space="0" w:color="auto"/>
        <w:bottom w:val="none" w:sz="0" w:space="0" w:color="auto"/>
        <w:right w:val="none" w:sz="0" w:space="0" w:color="auto"/>
      </w:divBdr>
    </w:div>
    <w:div w:id="496653822">
      <w:bodyDiv w:val="1"/>
      <w:marLeft w:val="0"/>
      <w:marRight w:val="0"/>
      <w:marTop w:val="0"/>
      <w:marBottom w:val="0"/>
      <w:divBdr>
        <w:top w:val="none" w:sz="0" w:space="0" w:color="auto"/>
        <w:left w:val="none" w:sz="0" w:space="0" w:color="auto"/>
        <w:bottom w:val="none" w:sz="0" w:space="0" w:color="auto"/>
        <w:right w:val="none" w:sz="0" w:space="0" w:color="auto"/>
      </w:divBdr>
    </w:div>
    <w:div w:id="664089211">
      <w:bodyDiv w:val="1"/>
      <w:marLeft w:val="0"/>
      <w:marRight w:val="0"/>
      <w:marTop w:val="0"/>
      <w:marBottom w:val="0"/>
      <w:divBdr>
        <w:top w:val="none" w:sz="0" w:space="0" w:color="auto"/>
        <w:left w:val="none" w:sz="0" w:space="0" w:color="auto"/>
        <w:bottom w:val="none" w:sz="0" w:space="0" w:color="auto"/>
        <w:right w:val="none" w:sz="0" w:space="0" w:color="auto"/>
      </w:divBdr>
    </w:div>
    <w:div w:id="665786344">
      <w:bodyDiv w:val="1"/>
      <w:marLeft w:val="0"/>
      <w:marRight w:val="0"/>
      <w:marTop w:val="0"/>
      <w:marBottom w:val="0"/>
      <w:divBdr>
        <w:top w:val="none" w:sz="0" w:space="0" w:color="auto"/>
        <w:left w:val="none" w:sz="0" w:space="0" w:color="auto"/>
        <w:bottom w:val="none" w:sz="0" w:space="0" w:color="auto"/>
        <w:right w:val="none" w:sz="0" w:space="0" w:color="auto"/>
      </w:divBdr>
    </w:div>
    <w:div w:id="710957271">
      <w:bodyDiv w:val="1"/>
      <w:marLeft w:val="0"/>
      <w:marRight w:val="0"/>
      <w:marTop w:val="0"/>
      <w:marBottom w:val="0"/>
      <w:divBdr>
        <w:top w:val="none" w:sz="0" w:space="0" w:color="auto"/>
        <w:left w:val="none" w:sz="0" w:space="0" w:color="auto"/>
        <w:bottom w:val="none" w:sz="0" w:space="0" w:color="auto"/>
        <w:right w:val="none" w:sz="0" w:space="0" w:color="auto"/>
      </w:divBdr>
    </w:div>
    <w:div w:id="712270750">
      <w:bodyDiv w:val="1"/>
      <w:marLeft w:val="0"/>
      <w:marRight w:val="0"/>
      <w:marTop w:val="0"/>
      <w:marBottom w:val="0"/>
      <w:divBdr>
        <w:top w:val="none" w:sz="0" w:space="0" w:color="auto"/>
        <w:left w:val="none" w:sz="0" w:space="0" w:color="auto"/>
        <w:bottom w:val="none" w:sz="0" w:space="0" w:color="auto"/>
        <w:right w:val="none" w:sz="0" w:space="0" w:color="auto"/>
      </w:divBdr>
    </w:div>
    <w:div w:id="724062721">
      <w:bodyDiv w:val="1"/>
      <w:marLeft w:val="0"/>
      <w:marRight w:val="0"/>
      <w:marTop w:val="0"/>
      <w:marBottom w:val="0"/>
      <w:divBdr>
        <w:top w:val="none" w:sz="0" w:space="0" w:color="auto"/>
        <w:left w:val="none" w:sz="0" w:space="0" w:color="auto"/>
        <w:bottom w:val="none" w:sz="0" w:space="0" w:color="auto"/>
        <w:right w:val="none" w:sz="0" w:space="0" w:color="auto"/>
      </w:divBdr>
    </w:div>
    <w:div w:id="751852566">
      <w:bodyDiv w:val="1"/>
      <w:marLeft w:val="0"/>
      <w:marRight w:val="0"/>
      <w:marTop w:val="0"/>
      <w:marBottom w:val="0"/>
      <w:divBdr>
        <w:top w:val="none" w:sz="0" w:space="0" w:color="auto"/>
        <w:left w:val="none" w:sz="0" w:space="0" w:color="auto"/>
        <w:bottom w:val="none" w:sz="0" w:space="0" w:color="auto"/>
        <w:right w:val="none" w:sz="0" w:space="0" w:color="auto"/>
      </w:divBdr>
    </w:div>
    <w:div w:id="794175312">
      <w:bodyDiv w:val="1"/>
      <w:marLeft w:val="0"/>
      <w:marRight w:val="0"/>
      <w:marTop w:val="0"/>
      <w:marBottom w:val="0"/>
      <w:divBdr>
        <w:top w:val="none" w:sz="0" w:space="0" w:color="auto"/>
        <w:left w:val="none" w:sz="0" w:space="0" w:color="auto"/>
        <w:bottom w:val="none" w:sz="0" w:space="0" w:color="auto"/>
        <w:right w:val="none" w:sz="0" w:space="0" w:color="auto"/>
      </w:divBdr>
    </w:div>
    <w:div w:id="813792151">
      <w:bodyDiv w:val="1"/>
      <w:marLeft w:val="0"/>
      <w:marRight w:val="0"/>
      <w:marTop w:val="0"/>
      <w:marBottom w:val="0"/>
      <w:divBdr>
        <w:top w:val="none" w:sz="0" w:space="0" w:color="auto"/>
        <w:left w:val="none" w:sz="0" w:space="0" w:color="auto"/>
        <w:bottom w:val="none" w:sz="0" w:space="0" w:color="auto"/>
        <w:right w:val="none" w:sz="0" w:space="0" w:color="auto"/>
      </w:divBdr>
    </w:div>
    <w:div w:id="845900236">
      <w:bodyDiv w:val="1"/>
      <w:marLeft w:val="0"/>
      <w:marRight w:val="0"/>
      <w:marTop w:val="0"/>
      <w:marBottom w:val="0"/>
      <w:divBdr>
        <w:top w:val="none" w:sz="0" w:space="0" w:color="auto"/>
        <w:left w:val="none" w:sz="0" w:space="0" w:color="auto"/>
        <w:bottom w:val="none" w:sz="0" w:space="0" w:color="auto"/>
        <w:right w:val="none" w:sz="0" w:space="0" w:color="auto"/>
      </w:divBdr>
    </w:div>
    <w:div w:id="989598955">
      <w:bodyDiv w:val="1"/>
      <w:marLeft w:val="0"/>
      <w:marRight w:val="0"/>
      <w:marTop w:val="0"/>
      <w:marBottom w:val="0"/>
      <w:divBdr>
        <w:top w:val="none" w:sz="0" w:space="0" w:color="auto"/>
        <w:left w:val="none" w:sz="0" w:space="0" w:color="auto"/>
        <w:bottom w:val="none" w:sz="0" w:space="0" w:color="auto"/>
        <w:right w:val="none" w:sz="0" w:space="0" w:color="auto"/>
      </w:divBdr>
    </w:div>
    <w:div w:id="1257396394">
      <w:bodyDiv w:val="1"/>
      <w:marLeft w:val="0"/>
      <w:marRight w:val="0"/>
      <w:marTop w:val="0"/>
      <w:marBottom w:val="0"/>
      <w:divBdr>
        <w:top w:val="none" w:sz="0" w:space="0" w:color="auto"/>
        <w:left w:val="none" w:sz="0" w:space="0" w:color="auto"/>
        <w:bottom w:val="none" w:sz="0" w:space="0" w:color="auto"/>
        <w:right w:val="none" w:sz="0" w:space="0" w:color="auto"/>
      </w:divBdr>
    </w:div>
    <w:div w:id="1463159357">
      <w:bodyDiv w:val="1"/>
      <w:marLeft w:val="0"/>
      <w:marRight w:val="0"/>
      <w:marTop w:val="0"/>
      <w:marBottom w:val="0"/>
      <w:divBdr>
        <w:top w:val="none" w:sz="0" w:space="0" w:color="auto"/>
        <w:left w:val="none" w:sz="0" w:space="0" w:color="auto"/>
        <w:bottom w:val="none" w:sz="0" w:space="0" w:color="auto"/>
        <w:right w:val="none" w:sz="0" w:space="0" w:color="auto"/>
      </w:divBdr>
    </w:div>
    <w:div w:id="1516307101">
      <w:bodyDiv w:val="1"/>
      <w:marLeft w:val="0"/>
      <w:marRight w:val="0"/>
      <w:marTop w:val="0"/>
      <w:marBottom w:val="0"/>
      <w:divBdr>
        <w:top w:val="none" w:sz="0" w:space="0" w:color="auto"/>
        <w:left w:val="none" w:sz="0" w:space="0" w:color="auto"/>
        <w:bottom w:val="none" w:sz="0" w:space="0" w:color="auto"/>
        <w:right w:val="none" w:sz="0" w:space="0" w:color="auto"/>
      </w:divBdr>
    </w:div>
    <w:div w:id="1536773918">
      <w:bodyDiv w:val="1"/>
      <w:marLeft w:val="0"/>
      <w:marRight w:val="0"/>
      <w:marTop w:val="0"/>
      <w:marBottom w:val="0"/>
      <w:divBdr>
        <w:top w:val="none" w:sz="0" w:space="0" w:color="auto"/>
        <w:left w:val="none" w:sz="0" w:space="0" w:color="auto"/>
        <w:bottom w:val="none" w:sz="0" w:space="0" w:color="auto"/>
        <w:right w:val="none" w:sz="0" w:space="0" w:color="auto"/>
      </w:divBdr>
    </w:div>
    <w:div w:id="1546016264">
      <w:bodyDiv w:val="1"/>
      <w:marLeft w:val="0"/>
      <w:marRight w:val="0"/>
      <w:marTop w:val="0"/>
      <w:marBottom w:val="0"/>
      <w:divBdr>
        <w:top w:val="none" w:sz="0" w:space="0" w:color="auto"/>
        <w:left w:val="none" w:sz="0" w:space="0" w:color="auto"/>
        <w:bottom w:val="none" w:sz="0" w:space="0" w:color="auto"/>
        <w:right w:val="none" w:sz="0" w:space="0" w:color="auto"/>
      </w:divBdr>
    </w:div>
    <w:div w:id="1582106030">
      <w:bodyDiv w:val="1"/>
      <w:marLeft w:val="0"/>
      <w:marRight w:val="0"/>
      <w:marTop w:val="0"/>
      <w:marBottom w:val="0"/>
      <w:divBdr>
        <w:top w:val="none" w:sz="0" w:space="0" w:color="auto"/>
        <w:left w:val="none" w:sz="0" w:space="0" w:color="auto"/>
        <w:bottom w:val="none" w:sz="0" w:space="0" w:color="auto"/>
        <w:right w:val="none" w:sz="0" w:space="0" w:color="auto"/>
      </w:divBdr>
    </w:div>
    <w:div w:id="1592086055">
      <w:bodyDiv w:val="1"/>
      <w:marLeft w:val="0"/>
      <w:marRight w:val="0"/>
      <w:marTop w:val="0"/>
      <w:marBottom w:val="0"/>
      <w:divBdr>
        <w:top w:val="none" w:sz="0" w:space="0" w:color="auto"/>
        <w:left w:val="none" w:sz="0" w:space="0" w:color="auto"/>
        <w:bottom w:val="none" w:sz="0" w:space="0" w:color="auto"/>
        <w:right w:val="none" w:sz="0" w:space="0" w:color="auto"/>
      </w:divBdr>
    </w:div>
    <w:div w:id="1606226994">
      <w:bodyDiv w:val="1"/>
      <w:marLeft w:val="0"/>
      <w:marRight w:val="0"/>
      <w:marTop w:val="0"/>
      <w:marBottom w:val="0"/>
      <w:divBdr>
        <w:top w:val="none" w:sz="0" w:space="0" w:color="auto"/>
        <w:left w:val="none" w:sz="0" w:space="0" w:color="auto"/>
        <w:bottom w:val="none" w:sz="0" w:space="0" w:color="auto"/>
        <w:right w:val="none" w:sz="0" w:space="0" w:color="auto"/>
      </w:divBdr>
    </w:div>
    <w:div w:id="1612929661">
      <w:bodyDiv w:val="1"/>
      <w:marLeft w:val="0"/>
      <w:marRight w:val="0"/>
      <w:marTop w:val="0"/>
      <w:marBottom w:val="0"/>
      <w:divBdr>
        <w:top w:val="none" w:sz="0" w:space="0" w:color="auto"/>
        <w:left w:val="none" w:sz="0" w:space="0" w:color="auto"/>
        <w:bottom w:val="none" w:sz="0" w:space="0" w:color="auto"/>
        <w:right w:val="none" w:sz="0" w:space="0" w:color="auto"/>
      </w:divBdr>
    </w:div>
    <w:div w:id="1650674798">
      <w:bodyDiv w:val="1"/>
      <w:marLeft w:val="0"/>
      <w:marRight w:val="0"/>
      <w:marTop w:val="0"/>
      <w:marBottom w:val="0"/>
      <w:divBdr>
        <w:top w:val="none" w:sz="0" w:space="0" w:color="auto"/>
        <w:left w:val="none" w:sz="0" w:space="0" w:color="auto"/>
        <w:bottom w:val="none" w:sz="0" w:space="0" w:color="auto"/>
        <w:right w:val="none" w:sz="0" w:space="0" w:color="auto"/>
      </w:divBdr>
    </w:div>
    <w:div w:id="1652639840">
      <w:bodyDiv w:val="1"/>
      <w:marLeft w:val="0"/>
      <w:marRight w:val="0"/>
      <w:marTop w:val="0"/>
      <w:marBottom w:val="0"/>
      <w:divBdr>
        <w:top w:val="none" w:sz="0" w:space="0" w:color="auto"/>
        <w:left w:val="none" w:sz="0" w:space="0" w:color="auto"/>
        <w:bottom w:val="none" w:sz="0" w:space="0" w:color="auto"/>
        <w:right w:val="none" w:sz="0" w:space="0" w:color="auto"/>
      </w:divBdr>
    </w:div>
    <w:div w:id="1682387190">
      <w:bodyDiv w:val="1"/>
      <w:marLeft w:val="0"/>
      <w:marRight w:val="0"/>
      <w:marTop w:val="0"/>
      <w:marBottom w:val="0"/>
      <w:divBdr>
        <w:top w:val="none" w:sz="0" w:space="0" w:color="auto"/>
        <w:left w:val="none" w:sz="0" w:space="0" w:color="auto"/>
        <w:bottom w:val="none" w:sz="0" w:space="0" w:color="auto"/>
        <w:right w:val="none" w:sz="0" w:space="0" w:color="auto"/>
      </w:divBdr>
    </w:div>
    <w:div w:id="1685791190">
      <w:bodyDiv w:val="1"/>
      <w:marLeft w:val="0"/>
      <w:marRight w:val="0"/>
      <w:marTop w:val="0"/>
      <w:marBottom w:val="0"/>
      <w:divBdr>
        <w:top w:val="none" w:sz="0" w:space="0" w:color="auto"/>
        <w:left w:val="none" w:sz="0" w:space="0" w:color="auto"/>
        <w:bottom w:val="none" w:sz="0" w:space="0" w:color="auto"/>
        <w:right w:val="none" w:sz="0" w:space="0" w:color="auto"/>
      </w:divBdr>
      <w:divsChild>
        <w:div w:id="2085686916">
          <w:marLeft w:val="0"/>
          <w:marRight w:val="0"/>
          <w:marTop w:val="0"/>
          <w:marBottom w:val="0"/>
          <w:divBdr>
            <w:top w:val="none" w:sz="0" w:space="0" w:color="auto"/>
            <w:left w:val="none" w:sz="0" w:space="0" w:color="auto"/>
            <w:bottom w:val="none" w:sz="0" w:space="0" w:color="auto"/>
            <w:right w:val="none" w:sz="0" w:space="0" w:color="auto"/>
          </w:divBdr>
          <w:divsChild>
            <w:div w:id="1433211108">
              <w:marLeft w:val="0"/>
              <w:marRight w:val="0"/>
              <w:marTop w:val="0"/>
              <w:marBottom w:val="0"/>
              <w:divBdr>
                <w:top w:val="none" w:sz="0" w:space="0" w:color="auto"/>
                <w:left w:val="none" w:sz="0" w:space="0" w:color="auto"/>
                <w:bottom w:val="none" w:sz="0" w:space="0" w:color="auto"/>
                <w:right w:val="none" w:sz="0" w:space="0" w:color="auto"/>
              </w:divBdr>
              <w:divsChild>
                <w:div w:id="1915627395">
                  <w:marLeft w:val="0"/>
                  <w:marRight w:val="0"/>
                  <w:marTop w:val="0"/>
                  <w:marBottom w:val="0"/>
                  <w:divBdr>
                    <w:top w:val="none" w:sz="0" w:space="0" w:color="auto"/>
                    <w:left w:val="none" w:sz="0" w:space="0" w:color="auto"/>
                    <w:bottom w:val="none" w:sz="0" w:space="0" w:color="auto"/>
                    <w:right w:val="none" w:sz="0" w:space="0" w:color="auto"/>
                  </w:divBdr>
                  <w:divsChild>
                    <w:div w:id="1530142391">
                      <w:marLeft w:val="0"/>
                      <w:marRight w:val="0"/>
                      <w:marTop w:val="0"/>
                      <w:marBottom w:val="0"/>
                      <w:divBdr>
                        <w:top w:val="none" w:sz="0" w:space="0" w:color="auto"/>
                        <w:left w:val="none" w:sz="0" w:space="0" w:color="auto"/>
                        <w:bottom w:val="none" w:sz="0" w:space="0" w:color="auto"/>
                        <w:right w:val="none" w:sz="0" w:space="0" w:color="auto"/>
                      </w:divBdr>
                      <w:divsChild>
                        <w:div w:id="247270103">
                          <w:marLeft w:val="-300"/>
                          <w:marRight w:val="-300"/>
                          <w:marTop w:val="0"/>
                          <w:marBottom w:val="0"/>
                          <w:divBdr>
                            <w:top w:val="none" w:sz="0" w:space="0" w:color="auto"/>
                            <w:left w:val="none" w:sz="0" w:space="0" w:color="auto"/>
                            <w:bottom w:val="none" w:sz="0" w:space="0" w:color="auto"/>
                            <w:right w:val="none" w:sz="0" w:space="0" w:color="auto"/>
                          </w:divBdr>
                          <w:divsChild>
                            <w:div w:id="365058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1519977">
      <w:bodyDiv w:val="1"/>
      <w:marLeft w:val="0"/>
      <w:marRight w:val="0"/>
      <w:marTop w:val="0"/>
      <w:marBottom w:val="0"/>
      <w:divBdr>
        <w:top w:val="none" w:sz="0" w:space="0" w:color="auto"/>
        <w:left w:val="none" w:sz="0" w:space="0" w:color="auto"/>
        <w:bottom w:val="none" w:sz="0" w:space="0" w:color="auto"/>
        <w:right w:val="none" w:sz="0" w:space="0" w:color="auto"/>
      </w:divBdr>
    </w:div>
    <w:div w:id="1745032988">
      <w:bodyDiv w:val="1"/>
      <w:marLeft w:val="0"/>
      <w:marRight w:val="0"/>
      <w:marTop w:val="0"/>
      <w:marBottom w:val="0"/>
      <w:divBdr>
        <w:top w:val="none" w:sz="0" w:space="0" w:color="auto"/>
        <w:left w:val="none" w:sz="0" w:space="0" w:color="auto"/>
        <w:bottom w:val="none" w:sz="0" w:space="0" w:color="auto"/>
        <w:right w:val="none" w:sz="0" w:space="0" w:color="auto"/>
      </w:divBdr>
      <w:divsChild>
        <w:div w:id="2039426884">
          <w:marLeft w:val="0"/>
          <w:marRight w:val="0"/>
          <w:marTop w:val="0"/>
          <w:marBottom w:val="0"/>
          <w:divBdr>
            <w:top w:val="none" w:sz="0" w:space="0" w:color="auto"/>
            <w:left w:val="none" w:sz="0" w:space="0" w:color="auto"/>
            <w:bottom w:val="none" w:sz="0" w:space="0" w:color="auto"/>
            <w:right w:val="none" w:sz="0" w:space="0" w:color="auto"/>
          </w:divBdr>
          <w:divsChild>
            <w:div w:id="1134176692">
              <w:marLeft w:val="0"/>
              <w:marRight w:val="0"/>
              <w:marTop w:val="0"/>
              <w:marBottom w:val="0"/>
              <w:divBdr>
                <w:top w:val="none" w:sz="0" w:space="0" w:color="auto"/>
                <w:left w:val="none" w:sz="0" w:space="0" w:color="auto"/>
                <w:bottom w:val="none" w:sz="0" w:space="0" w:color="auto"/>
                <w:right w:val="none" w:sz="0" w:space="0" w:color="auto"/>
              </w:divBdr>
              <w:divsChild>
                <w:div w:id="1119642559">
                  <w:marLeft w:val="0"/>
                  <w:marRight w:val="0"/>
                  <w:marTop w:val="0"/>
                  <w:marBottom w:val="0"/>
                  <w:divBdr>
                    <w:top w:val="none" w:sz="0" w:space="0" w:color="auto"/>
                    <w:left w:val="none" w:sz="0" w:space="0" w:color="auto"/>
                    <w:bottom w:val="none" w:sz="0" w:space="0" w:color="auto"/>
                    <w:right w:val="none" w:sz="0" w:space="0" w:color="auto"/>
                  </w:divBdr>
                  <w:divsChild>
                    <w:div w:id="217396776">
                      <w:marLeft w:val="0"/>
                      <w:marRight w:val="0"/>
                      <w:marTop w:val="0"/>
                      <w:marBottom w:val="0"/>
                      <w:divBdr>
                        <w:top w:val="none" w:sz="0" w:space="0" w:color="auto"/>
                        <w:left w:val="none" w:sz="0" w:space="0" w:color="auto"/>
                        <w:bottom w:val="none" w:sz="0" w:space="0" w:color="auto"/>
                        <w:right w:val="none" w:sz="0" w:space="0" w:color="auto"/>
                      </w:divBdr>
                      <w:divsChild>
                        <w:div w:id="1110707925">
                          <w:marLeft w:val="0"/>
                          <w:marRight w:val="0"/>
                          <w:marTop w:val="0"/>
                          <w:marBottom w:val="0"/>
                          <w:divBdr>
                            <w:top w:val="none" w:sz="0" w:space="0" w:color="auto"/>
                            <w:left w:val="none" w:sz="0" w:space="0" w:color="auto"/>
                            <w:bottom w:val="none" w:sz="0" w:space="0" w:color="auto"/>
                            <w:right w:val="none" w:sz="0" w:space="0" w:color="auto"/>
                          </w:divBdr>
                          <w:divsChild>
                            <w:div w:id="416560991">
                              <w:marLeft w:val="0"/>
                              <w:marRight w:val="0"/>
                              <w:marTop w:val="0"/>
                              <w:marBottom w:val="0"/>
                              <w:divBdr>
                                <w:top w:val="none" w:sz="0" w:space="0" w:color="auto"/>
                                <w:left w:val="none" w:sz="0" w:space="0" w:color="auto"/>
                                <w:bottom w:val="none" w:sz="0" w:space="0" w:color="auto"/>
                                <w:right w:val="none" w:sz="0" w:space="0" w:color="auto"/>
                              </w:divBdr>
                              <w:divsChild>
                                <w:div w:id="1764493056">
                                  <w:marLeft w:val="0"/>
                                  <w:marRight w:val="0"/>
                                  <w:marTop w:val="0"/>
                                  <w:marBottom w:val="0"/>
                                  <w:divBdr>
                                    <w:top w:val="none" w:sz="0" w:space="0" w:color="auto"/>
                                    <w:left w:val="none" w:sz="0" w:space="0" w:color="auto"/>
                                    <w:bottom w:val="none" w:sz="0" w:space="0" w:color="auto"/>
                                    <w:right w:val="none" w:sz="0" w:space="0" w:color="auto"/>
                                  </w:divBdr>
                                  <w:divsChild>
                                    <w:div w:id="774789846">
                                      <w:marLeft w:val="0"/>
                                      <w:marRight w:val="0"/>
                                      <w:marTop w:val="0"/>
                                      <w:marBottom w:val="0"/>
                                      <w:divBdr>
                                        <w:top w:val="none" w:sz="0" w:space="0" w:color="auto"/>
                                        <w:left w:val="none" w:sz="0" w:space="0" w:color="auto"/>
                                        <w:bottom w:val="none" w:sz="0" w:space="0" w:color="auto"/>
                                        <w:right w:val="none" w:sz="0" w:space="0" w:color="auto"/>
                                      </w:divBdr>
                                      <w:divsChild>
                                        <w:div w:id="1433936332">
                                          <w:marLeft w:val="0"/>
                                          <w:marRight w:val="0"/>
                                          <w:marTop w:val="0"/>
                                          <w:marBottom w:val="0"/>
                                          <w:divBdr>
                                            <w:top w:val="none" w:sz="0" w:space="0" w:color="auto"/>
                                            <w:left w:val="none" w:sz="0" w:space="0" w:color="auto"/>
                                            <w:bottom w:val="none" w:sz="0" w:space="0" w:color="auto"/>
                                            <w:right w:val="none" w:sz="0" w:space="0" w:color="auto"/>
                                          </w:divBdr>
                                          <w:divsChild>
                                            <w:div w:id="135758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15580283">
      <w:bodyDiv w:val="1"/>
      <w:marLeft w:val="0"/>
      <w:marRight w:val="0"/>
      <w:marTop w:val="0"/>
      <w:marBottom w:val="0"/>
      <w:divBdr>
        <w:top w:val="none" w:sz="0" w:space="0" w:color="auto"/>
        <w:left w:val="none" w:sz="0" w:space="0" w:color="auto"/>
        <w:bottom w:val="none" w:sz="0" w:space="0" w:color="auto"/>
        <w:right w:val="none" w:sz="0" w:space="0" w:color="auto"/>
      </w:divBdr>
    </w:div>
    <w:div w:id="1928074065">
      <w:bodyDiv w:val="1"/>
      <w:marLeft w:val="0"/>
      <w:marRight w:val="0"/>
      <w:marTop w:val="0"/>
      <w:marBottom w:val="0"/>
      <w:divBdr>
        <w:top w:val="none" w:sz="0" w:space="0" w:color="auto"/>
        <w:left w:val="none" w:sz="0" w:space="0" w:color="auto"/>
        <w:bottom w:val="none" w:sz="0" w:space="0" w:color="auto"/>
        <w:right w:val="none" w:sz="0" w:space="0" w:color="auto"/>
      </w:divBdr>
    </w:div>
    <w:div w:id="2022194879">
      <w:bodyDiv w:val="1"/>
      <w:marLeft w:val="0"/>
      <w:marRight w:val="0"/>
      <w:marTop w:val="0"/>
      <w:marBottom w:val="0"/>
      <w:divBdr>
        <w:top w:val="none" w:sz="0" w:space="0" w:color="auto"/>
        <w:left w:val="none" w:sz="0" w:space="0" w:color="auto"/>
        <w:bottom w:val="none" w:sz="0" w:space="0" w:color="auto"/>
        <w:right w:val="none" w:sz="0" w:space="0" w:color="auto"/>
      </w:divBdr>
    </w:div>
    <w:div w:id="2029408301">
      <w:bodyDiv w:val="1"/>
      <w:marLeft w:val="0"/>
      <w:marRight w:val="0"/>
      <w:marTop w:val="0"/>
      <w:marBottom w:val="0"/>
      <w:divBdr>
        <w:top w:val="none" w:sz="0" w:space="0" w:color="auto"/>
        <w:left w:val="none" w:sz="0" w:space="0" w:color="auto"/>
        <w:bottom w:val="none" w:sz="0" w:space="0" w:color="auto"/>
        <w:right w:val="none" w:sz="0" w:space="0" w:color="auto"/>
      </w:divBdr>
    </w:div>
    <w:div w:id="2042239823">
      <w:bodyDiv w:val="1"/>
      <w:marLeft w:val="0"/>
      <w:marRight w:val="0"/>
      <w:marTop w:val="0"/>
      <w:marBottom w:val="0"/>
      <w:divBdr>
        <w:top w:val="none" w:sz="0" w:space="0" w:color="auto"/>
        <w:left w:val="none" w:sz="0" w:space="0" w:color="auto"/>
        <w:bottom w:val="none" w:sz="0" w:space="0" w:color="auto"/>
        <w:right w:val="none" w:sz="0" w:space="0" w:color="auto"/>
      </w:divBdr>
    </w:div>
    <w:div w:id="2045522943">
      <w:bodyDiv w:val="1"/>
      <w:marLeft w:val="0"/>
      <w:marRight w:val="0"/>
      <w:marTop w:val="0"/>
      <w:marBottom w:val="0"/>
      <w:divBdr>
        <w:top w:val="none" w:sz="0" w:space="0" w:color="auto"/>
        <w:left w:val="none" w:sz="0" w:space="0" w:color="auto"/>
        <w:bottom w:val="none" w:sz="0" w:space="0" w:color="auto"/>
        <w:right w:val="none" w:sz="0" w:space="0" w:color="auto"/>
      </w:divBdr>
    </w:div>
    <w:div w:id="2117210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ownloads\&#1064;&#1072;&#1073;&#1083;&#1086;&#1085;%20&#1076;&#1083;&#1103;%20&#1082;&#1091;&#1088;&#1089;&#1086;&#1074;&#1086;&#1081;%20&#1088;&#1072;&#1073;&#1086;&#1090;&#1099;.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10"/>
</file>

<file path=customXml/itemProps1.xml><?xml version="1.0" encoding="utf-8"?>
<ds:datastoreItem xmlns:ds="http://schemas.openxmlformats.org/officeDocument/2006/customXml" ds:itemID="{79CC9863-62C3-447D-91D8-7E086D6DAD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для курсовой работы</Template>
  <TotalTime>105</TotalTime>
  <Pages>10</Pages>
  <Words>2658</Words>
  <Characters>15154</Characters>
  <Application>Microsoft Office Word</Application>
  <DocSecurity>0</DocSecurity>
  <Lines>126</Lines>
  <Paragraphs>35</Paragraphs>
  <ScaleCrop>false</ScaleCrop>
  <HeadingPairs>
    <vt:vector size="2" baseType="variant">
      <vt:variant>
        <vt:lpstr>Название</vt:lpstr>
      </vt:variant>
      <vt:variant>
        <vt:i4>1</vt:i4>
      </vt:variant>
    </vt:vector>
  </HeadingPairs>
  <TitlesOfParts>
    <vt:vector size="1" baseType="lpstr">
      <vt:lpstr>Курсовая работа</vt:lpstr>
    </vt:vector>
  </TitlesOfParts>
  <Company>NhT</Company>
  <LinksUpToDate>false</LinksUpToDate>
  <CharactersWithSpaces>17777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Курсовая работа</dc:title>
  <dc:creator>Windows User</dc:creator>
  <cp:lastModifiedBy>Taylor Deniel</cp:lastModifiedBy>
  <cp:revision>7</cp:revision>
  <cp:lastPrinted>2020-06-28T23:37:00Z</cp:lastPrinted>
  <dcterms:created xsi:type="dcterms:W3CDTF">2020-08-03T04:44:00Z</dcterms:created>
  <dcterms:modified xsi:type="dcterms:W3CDTF">2020-08-04T02:27:00Z</dcterms:modified>
  <cp:contentStatus/>
</cp:coreProperties>
</file>